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53" w:rsidRDefault="00136053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36053" w:rsidRPr="00D44BA9" w:rsidRDefault="00136053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136053" w:rsidRDefault="0013605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6053" w:rsidRDefault="0013605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36053" w:rsidRDefault="0013605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36053" w:rsidRPr="00554794" w:rsidRDefault="00136053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ы.</w:t>
      </w:r>
    </w:p>
    <w:p w:rsidR="00136053" w:rsidRPr="00183A23" w:rsidRDefault="00136053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6053" w:rsidRPr="00183A23" w:rsidRDefault="00136053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5" w:type="dxa"/>
        <w:tblInd w:w="-459" w:type="dxa"/>
        <w:tblLook w:val="00A0"/>
      </w:tblPr>
      <w:tblGrid>
        <w:gridCol w:w="4479"/>
        <w:gridCol w:w="1631"/>
        <w:gridCol w:w="908"/>
        <w:gridCol w:w="510"/>
        <w:gridCol w:w="523"/>
        <w:gridCol w:w="1113"/>
        <w:gridCol w:w="1041"/>
      </w:tblGrid>
      <w:tr w:rsidR="00136053" w:rsidRPr="00371815" w:rsidTr="000338C3">
        <w:trPr>
          <w:trHeight w:val="790"/>
          <w:tblHeader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Pr="004C4EEA" w:rsidRDefault="00136053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Pr="004C4EEA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Pr="004C4EEA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Pr="004C4EEA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Pr="004C4EEA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053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36053" w:rsidRPr="004C4EEA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053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36053" w:rsidRPr="00881737" w:rsidRDefault="00136053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2756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сударственной программы "Развитие здравоохранения Республики Татарстан "</w:t>
            </w:r>
          </w:p>
        </w:tc>
        <w:tc>
          <w:tcPr>
            <w:tcW w:w="1631" w:type="dxa"/>
            <w:vAlign w:val="bottom"/>
          </w:tcPr>
          <w:p w:rsidR="00136053" w:rsidRPr="0035490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908" w:type="dxa"/>
            <w:vAlign w:val="bottom"/>
          </w:tcPr>
          <w:p w:rsidR="00136053" w:rsidRPr="0035490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35490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35490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мощи»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10F7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чие</w:t>
            </w:r>
          </w:p>
        </w:tc>
        <w:tc>
          <w:tcPr>
            <w:tcW w:w="1631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36053" w:rsidRPr="00710F7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136053" w:rsidRPr="0007740E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63CDC" w:rsidRDefault="0013605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63CDC">
              <w:rPr>
                <w:rFonts w:ascii="Times New Roman" w:hAnsi="Times New Roman"/>
                <w:b/>
                <w:lang w:val="en-US" w:eastAsia="ru-RU"/>
              </w:rPr>
              <w:t>478654</w:t>
            </w:r>
          </w:p>
        </w:tc>
        <w:tc>
          <w:tcPr>
            <w:tcW w:w="1041" w:type="dxa"/>
          </w:tcPr>
          <w:p w:rsidR="00136053" w:rsidRDefault="0013605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A63CDC" w:rsidRDefault="0013605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461598.4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05468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Pr="0005468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908" w:type="dxa"/>
            <w:vAlign w:val="bottom"/>
          </w:tcPr>
          <w:p w:rsidR="00136053" w:rsidRPr="0005468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05468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05468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95810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96010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E343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631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908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E343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ного и бесплатного дошкольного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ния в муниципальных дошкольных образ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вательных организациях</w:t>
            </w:r>
          </w:p>
        </w:tc>
        <w:tc>
          <w:tcPr>
            <w:tcW w:w="1631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E343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67EC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136053" w:rsidRPr="00A67EC9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67EC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льного образования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54339,9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54539,9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2759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Развитие дошкольных образовательных о</w:t>
            </w:r>
            <w:r w:rsidRPr="00127598">
              <w:rPr>
                <w:rFonts w:ascii="Times New Roman" w:hAnsi="Times New Roman"/>
              </w:rPr>
              <w:t>р</w:t>
            </w:r>
            <w:r w:rsidRPr="00127598">
              <w:rPr>
                <w:rFonts w:ascii="Times New Roman" w:hAnsi="Times New Roman"/>
              </w:rPr>
              <w:t xml:space="preserve">ганизаций за счет средств местного бюджета  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2759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7598">
              <w:rPr>
                <w:rFonts w:ascii="Times New Roman" w:hAnsi="Times New Roman"/>
              </w:rPr>
              <w:t>Развитие дошкольных образовательных о</w:t>
            </w:r>
            <w:r w:rsidRPr="00127598">
              <w:rPr>
                <w:rFonts w:ascii="Times New Roman" w:hAnsi="Times New Roman"/>
              </w:rPr>
              <w:t>р</w:t>
            </w:r>
            <w:r w:rsidRPr="00127598">
              <w:rPr>
                <w:rFonts w:ascii="Times New Roman" w:hAnsi="Times New Roman"/>
              </w:rPr>
              <w:t xml:space="preserve">ганизаций </w:t>
            </w:r>
            <w:r w:rsidRPr="00127598">
              <w:rPr>
                <w:rFonts w:ascii="Times New Roman" w:hAnsi="Times New Roman"/>
                <w:color w:val="000000"/>
              </w:rPr>
              <w:t>за счет субсидий бюджета РТ</w:t>
            </w:r>
          </w:p>
        </w:tc>
        <w:tc>
          <w:tcPr>
            <w:tcW w:w="1631" w:type="dxa"/>
            <w:vAlign w:val="bottom"/>
          </w:tcPr>
          <w:p w:rsidR="00136053" w:rsidRPr="0006326D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7606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7606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136053" w:rsidRPr="0012759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E3ED0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ния, включая инклюзивное»</w:t>
            </w:r>
          </w:p>
        </w:tc>
        <w:tc>
          <w:tcPr>
            <w:tcW w:w="1631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908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2F35DA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343999</w:t>
            </w:r>
          </w:p>
        </w:tc>
        <w:tc>
          <w:tcPr>
            <w:tcW w:w="1041" w:type="dxa"/>
          </w:tcPr>
          <w:p w:rsidR="00136053" w:rsidRPr="005D0EE0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326743.4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E3ED0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31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908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36053" w:rsidRPr="00371815" w:rsidTr="00FB7620">
        <w:trPr>
          <w:trHeight w:val="569"/>
        </w:trPr>
        <w:tc>
          <w:tcPr>
            <w:tcW w:w="4479" w:type="dxa"/>
            <w:vAlign w:val="bottom"/>
          </w:tcPr>
          <w:p w:rsidR="00136053" w:rsidRPr="000338C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</w:rPr>
              <w:t>Развитие общеобразовательных организ</w:t>
            </w:r>
            <w:r w:rsidRPr="000338C3">
              <w:rPr>
                <w:rFonts w:ascii="Times New Roman" w:hAnsi="Times New Roman"/>
                <w:color w:val="000000"/>
              </w:rPr>
              <w:t>а</w:t>
            </w:r>
            <w:r w:rsidRPr="000338C3">
              <w:rPr>
                <w:rFonts w:ascii="Times New Roman" w:hAnsi="Times New Roman"/>
                <w:color w:val="000000"/>
              </w:rPr>
              <w:t>ций, включая школы – детские сады за счет субсидий бюджета РТ</w:t>
            </w:r>
          </w:p>
        </w:tc>
        <w:tc>
          <w:tcPr>
            <w:tcW w:w="1631" w:type="dxa"/>
            <w:vAlign w:val="bottom"/>
          </w:tcPr>
          <w:p w:rsidR="00136053" w:rsidRPr="000338C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0338C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36053" w:rsidRPr="00371815" w:rsidTr="00A209B4">
        <w:trPr>
          <w:trHeight w:val="569"/>
        </w:trPr>
        <w:tc>
          <w:tcPr>
            <w:tcW w:w="4479" w:type="dxa"/>
            <w:vAlign w:val="bottom"/>
          </w:tcPr>
          <w:p w:rsidR="00136053" w:rsidRPr="004E3ED0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36053" w:rsidRPr="00371815" w:rsidTr="00A209B4">
        <w:trPr>
          <w:trHeight w:val="569"/>
        </w:trPr>
        <w:tc>
          <w:tcPr>
            <w:tcW w:w="4479" w:type="dxa"/>
            <w:vAlign w:val="bottom"/>
          </w:tcPr>
          <w:p w:rsidR="00136053" w:rsidRPr="004E3ED0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4E3ED0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36053" w:rsidRPr="00371815" w:rsidTr="001A1B17">
        <w:trPr>
          <w:trHeight w:val="569"/>
        </w:trPr>
        <w:tc>
          <w:tcPr>
            <w:tcW w:w="4479" w:type="dxa"/>
            <w:vAlign w:val="bottom"/>
          </w:tcPr>
          <w:p w:rsidR="00136053" w:rsidRPr="002D792B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31" w:type="dxa"/>
            <w:vAlign w:val="bottom"/>
          </w:tcPr>
          <w:p w:rsidR="00136053" w:rsidRPr="002D792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2D792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D792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D792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136053" w:rsidRPr="000338C3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E212C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дарственных гарантий реализации прав на получение общедоступного и бесплатного общедоступного и бесплатного дошкольн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го, начального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ях, обеспечение дополнительного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детей в муниципальных общеобразов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31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908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F35DA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35DA">
              <w:rPr>
                <w:rFonts w:ascii="Times New Roman" w:hAnsi="Times New Roman"/>
                <w:lang w:val="en-US" w:eastAsia="ru-RU"/>
              </w:rPr>
              <w:t>152680.2</w:t>
            </w:r>
          </w:p>
        </w:tc>
        <w:tc>
          <w:tcPr>
            <w:tcW w:w="1041" w:type="dxa"/>
          </w:tcPr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5D0EE0" w:rsidRDefault="00136053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152694</w:t>
            </w:r>
          </w:p>
        </w:tc>
      </w:tr>
      <w:tr w:rsidR="0013605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36053" w:rsidRPr="00E212C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и бесплатного дошкольного, начальн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</w:t>
            </w:r>
          </w:p>
        </w:tc>
        <w:tc>
          <w:tcPr>
            <w:tcW w:w="1631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0338C3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36053" w:rsidRPr="000338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3605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36053" w:rsidRPr="00E212C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0338C3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36053" w:rsidRPr="000338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3605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36053" w:rsidRPr="00E212C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0338C3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36053" w:rsidRPr="000338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36053" w:rsidRPr="00371815" w:rsidTr="00A01EF9">
        <w:trPr>
          <w:trHeight w:val="569"/>
        </w:trPr>
        <w:tc>
          <w:tcPr>
            <w:tcW w:w="4479" w:type="dxa"/>
            <w:vAlign w:val="bottom"/>
          </w:tcPr>
          <w:p w:rsidR="00136053" w:rsidRPr="00E212C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31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212C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36053" w:rsidRPr="000338C3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136053" w:rsidRPr="000338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144E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144E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36053" w:rsidRPr="00371815" w:rsidTr="00422B69">
        <w:trPr>
          <w:trHeight w:val="569"/>
        </w:trPr>
        <w:tc>
          <w:tcPr>
            <w:tcW w:w="4479" w:type="dxa"/>
            <w:vAlign w:val="bottom"/>
          </w:tcPr>
          <w:p w:rsidR="00136053" w:rsidRPr="00A144E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36053" w:rsidRPr="00371815" w:rsidTr="00E65333">
        <w:trPr>
          <w:trHeight w:val="569"/>
        </w:trPr>
        <w:tc>
          <w:tcPr>
            <w:tcW w:w="4479" w:type="dxa"/>
            <w:vAlign w:val="bottom"/>
          </w:tcPr>
          <w:p w:rsidR="00136053" w:rsidRPr="00A144E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136053" w:rsidRPr="007068B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136053" w:rsidRPr="00371815" w:rsidTr="00E2462E">
        <w:trPr>
          <w:trHeight w:val="569"/>
        </w:trPr>
        <w:tc>
          <w:tcPr>
            <w:tcW w:w="4479" w:type="dxa"/>
            <w:vAlign w:val="bottom"/>
          </w:tcPr>
          <w:p w:rsidR="00136053" w:rsidRPr="00062A50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</w:t>
            </w:r>
            <w:r w:rsidRPr="00062A50">
              <w:rPr>
                <w:rFonts w:ascii="Times New Roman" w:hAnsi="Times New Roman"/>
              </w:rPr>
              <w:t>е</w:t>
            </w:r>
            <w:r w:rsidRPr="00062A50">
              <w:rPr>
                <w:rFonts w:ascii="Times New Roman" w:hAnsi="Times New Roman"/>
              </w:rPr>
              <w:t>ний образования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</w:tr>
      <w:tr w:rsidR="00136053" w:rsidRPr="00371815" w:rsidTr="00E2462E">
        <w:trPr>
          <w:trHeight w:val="569"/>
        </w:trPr>
        <w:tc>
          <w:tcPr>
            <w:tcW w:w="4479" w:type="dxa"/>
            <w:vAlign w:val="bottom"/>
          </w:tcPr>
          <w:p w:rsidR="00136053" w:rsidRPr="00A144E8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08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3605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3605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13605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8153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A144E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3605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36053" w:rsidRPr="00371815" w:rsidTr="000075A8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7068B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136053" w:rsidRPr="007068B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136053" w:rsidRPr="00371815" w:rsidTr="00FA4750">
        <w:trPr>
          <w:trHeight w:val="569"/>
        </w:trPr>
        <w:tc>
          <w:tcPr>
            <w:tcW w:w="4479" w:type="dxa"/>
            <w:vAlign w:val="bottom"/>
          </w:tcPr>
          <w:p w:rsidR="00136053" w:rsidRPr="00220C2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631" w:type="dxa"/>
            <w:vAlign w:val="bottom"/>
          </w:tcPr>
          <w:p w:rsidR="00136053" w:rsidRPr="00220C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908" w:type="dxa"/>
            <w:vAlign w:val="bottom"/>
          </w:tcPr>
          <w:p w:rsidR="00136053" w:rsidRPr="00220C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220C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20C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136053" w:rsidRPr="00371815" w:rsidTr="00996883">
        <w:trPr>
          <w:trHeight w:val="569"/>
        </w:trPr>
        <w:tc>
          <w:tcPr>
            <w:tcW w:w="4479" w:type="dxa"/>
            <w:vAlign w:val="bottom"/>
          </w:tcPr>
          <w:p w:rsidR="00136053" w:rsidRPr="004A5DB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доставления дополнительного образования детей в муниципальных организациях»</w:t>
            </w:r>
          </w:p>
        </w:tc>
        <w:tc>
          <w:tcPr>
            <w:tcW w:w="1631" w:type="dxa"/>
            <w:vAlign w:val="bottom"/>
          </w:tcPr>
          <w:p w:rsidR="00136053" w:rsidRPr="004A5DB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908" w:type="dxa"/>
            <w:vAlign w:val="bottom"/>
          </w:tcPr>
          <w:p w:rsidR="00136053" w:rsidRPr="004A5DB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A5DB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A5DB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136053" w:rsidRPr="00371815" w:rsidTr="00F90459">
        <w:trPr>
          <w:trHeight w:val="569"/>
        </w:trPr>
        <w:tc>
          <w:tcPr>
            <w:tcW w:w="4479" w:type="dxa"/>
            <w:vAlign w:val="bottom"/>
          </w:tcPr>
          <w:p w:rsidR="00136053" w:rsidRPr="00AE11B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граммы</w:t>
            </w:r>
          </w:p>
        </w:tc>
        <w:tc>
          <w:tcPr>
            <w:tcW w:w="1631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136053" w:rsidRPr="00371815" w:rsidTr="00F90459">
        <w:trPr>
          <w:trHeight w:val="569"/>
        </w:trPr>
        <w:tc>
          <w:tcPr>
            <w:tcW w:w="4479" w:type="dxa"/>
            <w:vAlign w:val="bottom"/>
          </w:tcPr>
          <w:p w:rsidR="00136053" w:rsidRPr="00AE11B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E11B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136053" w:rsidRPr="00371815" w:rsidTr="006F22E2">
        <w:trPr>
          <w:trHeight w:val="569"/>
        </w:trPr>
        <w:tc>
          <w:tcPr>
            <w:tcW w:w="4479" w:type="dxa"/>
            <w:vAlign w:val="bottom"/>
          </w:tcPr>
          <w:p w:rsidR="00136053" w:rsidRPr="00E775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36053" w:rsidRPr="0060226D" w:rsidRDefault="00136053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136053" w:rsidRPr="00371815" w:rsidTr="007636E2">
        <w:trPr>
          <w:trHeight w:val="569"/>
        </w:trPr>
        <w:tc>
          <w:tcPr>
            <w:tcW w:w="4479" w:type="dxa"/>
            <w:vAlign w:val="bottom"/>
          </w:tcPr>
          <w:p w:rsidR="00136053" w:rsidRPr="00E775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775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136053" w:rsidRPr="00371815" w:rsidTr="00442C0A">
        <w:trPr>
          <w:trHeight w:val="569"/>
        </w:trPr>
        <w:tc>
          <w:tcPr>
            <w:tcW w:w="4479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разования художественно-эстетической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правленности, реализующих дополнител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631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136053" w:rsidRPr="00371815" w:rsidTr="00442C0A">
        <w:trPr>
          <w:trHeight w:val="569"/>
        </w:trPr>
        <w:tc>
          <w:tcPr>
            <w:tcW w:w="4479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33796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136053" w:rsidRPr="00371815" w:rsidTr="006C2A40">
        <w:trPr>
          <w:trHeight w:val="569"/>
        </w:trPr>
        <w:tc>
          <w:tcPr>
            <w:tcW w:w="4479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136053" w:rsidRPr="00371815" w:rsidTr="006C2A40">
        <w:trPr>
          <w:trHeight w:val="569"/>
        </w:trPr>
        <w:tc>
          <w:tcPr>
            <w:tcW w:w="4479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7849B3" w:rsidRDefault="00136053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136053" w:rsidRPr="0060226D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дрение системы оценки качества образов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дежи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054494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136053" w:rsidRPr="000544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0544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0544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4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C83ECA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2A1C58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зованные бухгалтерии, группы хозяйстве</w:t>
            </w:r>
            <w:r w:rsidRPr="002A1C58">
              <w:rPr>
                <w:rFonts w:ascii="Times New Roman" w:hAnsi="Times New Roman"/>
              </w:rPr>
              <w:t>н</w:t>
            </w:r>
            <w:r w:rsidRPr="002A1C58">
              <w:rPr>
                <w:rFonts w:ascii="Times New Roman" w:hAnsi="Times New Roman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31" w:type="dxa"/>
            <w:vAlign w:val="bottom"/>
          </w:tcPr>
          <w:p w:rsidR="00136053" w:rsidRPr="002A1C5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2A1C5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2A1C5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2A1C5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1861C8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1861C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1861C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861C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1861C8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1861C8" w:rsidRDefault="00136053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93CCB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93CCB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93CCB" w:rsidRDefault="00136053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9713E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E93CCB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900B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136053" w:rsidRPr="00371815" w:rsidTr="007A5C95">
        <w:trPr>
          <w:trHeight w:val="569"/>
        </w:trPr>
        <w:tc>
          <w:tcPr>
            <w:tcW w:w="4479" w:type="dxa"/>
            <w:vAlign w:val="bottom"/>
          </w:tcPr>
          <w:p w:rsidR="00136053" w:rsidRPr="00E8153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E93CCB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900B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136053" w:rsidRPr="00900B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CD1E9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CD1E99">
              <w:rPr>
                <w:rFonts w:ascii="Times New Roman" w:hAnsi="Times New Roman"/>
                <w:b/>
              </w:rPr>
              <w:t>о</w:t>
            </w:r>
            <w:r w:rsidRPr="00CD1E99">
              <w:rPr>
                <w:rFonts w:ascii="Times New Roman" w:hAnsi="Times New Roman"/>
                <w:b/>
              </w:rPr>
              <w:t>сударственной программы "Социальная поддержка граждан Республики Тата</w:t>
            </w:r>
            <w:r w:rsidRPr="00CD1E99">
              <w:rPr>
                <w:rFonts w:ascii="Times New Roman" w:hAnsi="Times New Roman"/>
                <w:b/>
              </w:rPr>
              <w:t>р</w:t>
            </w:r>
            <w:r w:rsidRPr="00CD1E99">
              <w:rPr>
                <w:rFonts w:ascii="Times New Roman" w:hAnsi="Times New Roman"/>
                <w:b/>
              </w:rPr>
              <w:t xml:space="preserve">стан" 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DA1A6B">
              <w:rPr>
                <w:rFonts w:ascii="Times New Roman" w:hAnsi="Times New Roman"/>
                <w:b/>
                <w:lang w:val="en-US" w:eastAsia="ru-RU"/>
              </w:rPr>
              <w:t>35982.1</w:t>
            </w:r>
          </w:p>
        </w:tc>
        <w:tc>
          <w:tcPr>
            <w:tcW w:w="1041" w:type="dxa"/>
          </w:tcPr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DE219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37176.4</w:t>
            </w:r>
          </w:p>
        </w:tc>
      </w:tr>
      <w:tr w:rsidR="00136053" w:rsidRPr="00371815" w:rsidTr="007A4303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9838E5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нием обучающихся в образовательных орг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низациях»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285529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285529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52231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52231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31219.6</w:t>
            </w:r>
          </w:p>
        </w:tc>
        <w:tc>
          <w:tcPr>
            <w:tcW w:w="1041" w:type="dxa"/>
          </w:tcPr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DE219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32223.4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 в образовательных организациях, реал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зующих образовательную программу д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школьного образования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36053" w:rsidRPr="00371815" w:rsidTr="00FE5D2E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</w:tcPr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A36CE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B70478" w:rsidRDefault="00136053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25141.3</w:t>
            </w:r>
          </w:p>
        </w:tc>
        <w:tc>
          <w:tcPr>
            <w:tcW w:w="1041" w:type="dxa"/>
          </w:tcPr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B234D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26145.1</w:t>
            </w:r>
          </w:p>
        </w:tc>
      </w:tr>
      <w:tr w:rsidR="00136053" w:rsidRPr="00371815" w:rsidTr="00830479">
        <w:trPr>
          <w:trHeight w:val="569"/>
        </w:trPr>
        <w:tc>
          <w:tcPr>
            <w:tcW w:w="4479" w:type="dxa"/>
          </w:tcPr>
          <w:p w:rsidR="00136053" w:rsidRPr="00BB597A" w:rsidRDefault="00136053" w:rsidP="00153BF3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136053" w:rsidRPr="00BB597A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136053" w:rsidRPr="00371815" w:rsidTr="00830479">
        <w:trPr>
          <w:trHeight w:val="569"/>
        </w:trPr>
        <w:tc>
          <w:tcPr>
            <w:tcW w:w="4479" w:type="dxa"/>
          </w:tcPr>
          <w:p w:rsidR="00136053" w:rsidRPr="001E0798" w:rsidRDefault="00136053" w:rsidP="00153BF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136053" w:rsidRPr="00BB597A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136053" w:rsidRPr="00371815" w:rsidTr="00DE500A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136053" w:rsidRPr="00371815" w:rsidTr="00DE500A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136053" w:rsidRPr="00371815" w:rsidTr="008606A5">
        <w:trPr>
          <w:trHeight w:val="569"/>
        </w:trPr>
        <w:tc>
          <w:tcPr>
            <w:tcW w:w="4479" w:type="dxa"/>
          </w:tcPr>
          <w:p w:rsidR="00136053" w:rsidRPr="00260F7C" w:rsidRDefault="00136053" w:rsidP="00153BF3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631" w:type="dxa"/>
            <w:vAlign w:val="bottom"/>
          </w:tcPr>
          <w:p w:rsidR="00136053" w:rsidRPr="00260F7C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136053" w:rsidRPr="00371815" w:rsidTr="008606A5">
        <w:trPr>
          <w:trHeight w:val="569"/>
        </w:trPr>
        <w:tc>
          <w:tcPr>
            <w:tcW w:w="4479" w:type="dxa"/>
          </w:tcPr>
          <w:p w:rsidR="00136053" w:rsidRPr="001E0798" w:rsidRDefault="00136053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136053" w:rsidRPr="00BB597A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136053" w:rsidRPr="00371815" w:rsidTr="00F20C41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136053" w:rsidRPr="00371815" w:rsidTr="00F20C41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136053" w:rsidRPr="00371815" w:rsidTr="00966DAE">
        <w:trPr>
          <w:trHeight w:val="569"/>
        </w:trPr>
        <w:tc>
          <w:tcPr>
            <w:tcW w:w="4479" w:type="dxa"/>
          </w:tcPr>
          <w:p w:rsidR="00136053" w:rsidRPr="00B76B00" w:rsidRDefault="00136053" w:rsidP="00153BF3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136053" w:rsidRPr="00B76B00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136053" w:rsidRPr="00371815" w:rsidTr="00966DAE">
        <w:trPr>
          <w:trHeight w:val="569"/>
        </w:trPr>
        <w:tc>
          <w:tcPr>
            <w:tcW w:w="4479" w:type="dxa"/>
          </w:tcPr>
          <w:p w:rsidR="00136053" w:rsidRPr="001E0798" w:rsidRDefault="00136053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136053" w:rsidRPr="00BB597A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136053" w:rsidRPr="00371815" w:rsidTr="00D3452B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13605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136053" w:rsidRPr="00371815" w:rsidTr="00D3452B">
        <w:trPr>
          <w:trHeight w:val="569"/>
        </w:trPr>
        <w:tc>
          <w:tcPr>
            <w:tcW w:w="4479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13605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136053" w:rsidRPr="00371815" w:rsidTr="00891B6B">
        <w:trPr>
          <w:trHeight w:val="569"/>
        </w:trPr>
        <w:tc>
          <w:tcPr>
            <w:tcW w:w="4479" w:type="dxa"/>
          </w:tcPr>
          <w:p w:rsidR="00136053" w:rsidRPr="00B70478" w:rsidRDefault="00136053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961,6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998,2</w:t>
            </w:r>
          </w:p>
        </w:tc>
      </w:tr>
      <w:tr w:rsidR="00136053" w:rsidRPr="00371815" w:rsidTr="00C56007">
        <w:trPr>
          <w:trHeight w:val="569"/>
        </w:trPr>
        <w:tc>
          <w:tcPr>
            <w:tcW w:w="4479" w:type="dxa"/>
          </w:tcPr>
          <w:p w:rsidR="00136053" w:rsidRPr="00B70478" w:rsidRDefault="00136053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B70478">
              <w:rPr>
                <w:rFonts w:ascii="Times New Roman" w:hAnsi="Times New Roman"/>
              </w:rPr>
              <w:t>р</w:t>
            </w:r>
            <w:r w:rsidRPr="00B70478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B70478">
              <w:rPr>
                <w:rFonts w:ascii="Times New Roman" w:hAnsi="Times New Roman"/>
              </w:rPr>
              <w:t>в</w:t>
            </w:r>
            <w:r w:rsidRPr="00B70478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955,6</w:t>
            </w:r>
          </w:p>
        </w:tc>
        <w:tc>
          <w:tcPr>
            <w:tcW w:w="1041" w:type="dxa"/>
          </w:tcPr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DA1A6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992,2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136053" w:rsidRPr="00D175F9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136053" w:rsidRPr="00371815" w:rsidTr="0096181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Default="00136053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36053" w:rsidRPr="00371815" w:rsidTr="0096181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36053" w:rsidRPr="00371815" w:rsidTr="0096181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52875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52875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DA1A6B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136053" w:rsidRPr="00DA1A6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  <w:vAlign w:val="bottom"/>
          </w:tcPr>
          <w:p w:rsidR="00136053" w:rsidRPr="0086258A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 xml:space="preserve">гоквартирных домов </w:t>
            </w:r>
            <w:r>
              <w:rPr>
                <w:rFonts w:ascii="Times New Roman" w:hAnsi="Times New Roman"/>
                <w:b/>
              </w:rPr>
              <w:t>в</w:t>
            </w:r>
            <w:r w:rsidRPr="00155A33"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</w:t>
            </w:r>
            <w:r w:rsidRPr="00341326">
              <w:rPr>
                <w:rFonts w:ascii="Times New Roman" w:hAnsi="Times New Roman"/>
                <w:b/>
              </w:rPr>
              <w:t>у</w:t>
            </w:r>
            <w:r w:rsidRPr="00341326">
              <w:rPr>
                <w:rFonts w:ascii="Times New Roman" w:hAnsi="Times New Roman"/>
                <w:b/>
              </w:rPr>
              <w:t>ниципальном районе</w:t>
            </w:r>
          </w:p>
        </w:tc>
        <w:tc>
          <w:tcPr>
            <w:tcW w:w="1631" w:type="dxa"/>
            <w:vAlign w:val="bottom"/>
          </w:tcPr>
          <w:p w:rsidR="00136053" w:rsidRPr="00341326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908" w:type="dxa"/>
            <w:vAlign w:val="bottom"/>
          </w:tcPr>
          <w:p w:rsidR="00136053" w:rsidRPr="003413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3413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3413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4C91" w:rsidRDefault="00136053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  <w:vAlign w:val="bottom"/>
          </w:tcPr>
          <w:p w:rsidR="00136053" w:rsidRPr="00D02C18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монта общего имущества в многокварти</w:t>
            </w:r>
            <w:r w:rsidRPr="00D02C18">
              <w:rPr>
                <w:rFonts w:ascii="Times New Roman" w:hAnsi="Times New Roman"/>
                <w:color w:val="000000"/>
              </w:rPr>
              <w:t>р</w:t>
            </w:r>
            <w:r w:rsidRPr="00D02C18">
              <w:rPr>
                <w:rFonts w:ascii="Times New Roman" w:hAnsi="Times New Roman"/>
                <w:color w:val="000000"/>
              </w:rPr>
              <w:t>ных домах»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4C91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  <w:vAlign w:val="bottom"/>
          </w:tcPr>
          <w:p w:rsidR="00136053" w:rsidRPr="00826CCF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4C91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  <w:vAlign w:val="bottom"/>
          </w:tcPr>
          <w:p w:rsidR="00136053" w:rsidRPr="00E94186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4C91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</w:tcPr>
          <w:p w:rsidR="00136053" w:rsidRPr="00826CCF" w:rsidRDefault="00136053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631" w:type="dxa"/>
            <w:vAlign w:val="bottom"/>
          </w:tcPr>
          <w:p w:rsidR="00136053" w:rsidRPr="00826CCF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7C4C91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36053" w:rsidRPr="00371815" w:rsidTr="00572F8A">
        <w:trPr>
          <w:trHeight w:val="569"/>
        </w:trPr>
        <w:tc>
          <w:tcPr>
            <w:tcW w:w="4479" w:type="dxa"/>
          </w:tcPr>
          <w:p w:rsidR="00136053" w:rsidRPr="00826CCF" w:rsidRDefault="00136053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31" w:type="dxa"/>
            <w:vAlign w:val="bottom"/>
          </w:tcPr>
          <w:p w:rsidR="00136053" w:rsidRPr="00826CCF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36053" w:rsidRPr="00826CC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7C4C91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136053" w:rsidRPr="007C4C91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36053" w:rsidRPr="00371815" w:rsidTr="00DC2DB3">
        <w:trPr>
          <w:trHeight w:val="569"/>
        </w:trPr>
        <w:tc>
          <w:tcPr>
            <w:tcW w:w="4479" w:type="dxa"/>
            <w:vAlign w:val="bottom"/>
          </w:tcPr>
          <w:p w:rsidR="00136053" w:rsidRPr="004F5A20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>ки правонарушений в Аксубаевском м</w:t>
            </w:r>
            <w:r w:rsidRPr="004F5A20">
              <w:rPr>
                <w:rFonts w:ascii="Times New Roman" w:hAnsi="Times New Roman"/>
                <w:b/>
                <w:szCs w:val="24"/>
              </w:rPr>
              <w:t>у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ниципальном районе 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136053" w:rsidRPr="001121EA" w:rsidRDefault="0013605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946,6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136053" w:rsidRPr="001121EA" w:rsidRDefault="00136053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984,4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96605" w:rsidRDefault="00136053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шений и преступлений"</w:t>
            </w:r>
          </w:p>
        </w:tc>
        <w:tc>
          <w:tcPr>
            <w:tcW w:w="1631" w:type="dxa"/>
            <w:vAlign w:val="bottom"/>
          </w:tcPr>
          <w:p w:rsidR="00136053" w:rsidRDefault="00136053" w:rsidP="001121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908" w:type="dxa"/>
            <w:vAlign w:val="bottom"/>
          </w:tcPr>
          <w:p w:rsidR="00136053" w:rsidRDefault="00136053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946.6</w:t>
            </w:r>
          </w:p>
        </w:tc>
        <w:tc>
          <w:tcPr>
            <w:tcW w:w="1041" w:type="dxa"/>
          </w:tcPr>
          <w:p w:rsidR="00136053" w:rsidRDefault="00136053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52880" w:rsidRDefault="00136053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984.4</w:t>
            </w:r>
          </w:p>
        </w:tc>
      </w:tr>
      <w:tr w:rsidR="00136053" w:rsidRPr="00371815" w:rsidTr="007F6601">
        <w:trPr>
          <w:trHeight w:val="569"/>
        </w:trPr>
        <w:tc>
          <w:tcPr>
            <w:tcW w:w="4479" w:type="dxa"/>
            <w:vAlign w:val="bottom"/>
          </w:tcPr>
          <w:p w:rsidR="00136053" w:rsidRPr="00E861AE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36053" w:rsidRPr="00371815" w:rsidTr="007F6601">
        <w:trPr>
          <w:trHeight w:val="569"/>
        </w:trPr>
        <w:tc>
          <w:tcPr>
            <w:tcW w:w="4479" w:type="dxa"/>
            <w:vAlign w:val="bottom"/>
          </w:tcPr>
          <w:p w:rsidR="00136053" w:rsidRPr="00E861AE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36053" w:rsidRPr="00371815" w:rsidTr="007F6601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36053" w:rsidRPr="00371815" w:rsidTr="007F6601">
        <w:trPr>
          <w:trHeight w:val="569"/>
        </w:trPr>
        <w:tc>
          <w:tcPr>
            <w:tcW w:w="4479" w:type="dxa"/>
            <w:vAlign w:val="bottom"/>
          </w:tcPr>
          <w:p w:rsidR="00136053" w:rsidRPr="00C84AB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35ADF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926.6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964.4</w:t>
            </w:r>
          </w:p>
        </w:tc>
      </w:tr>
      <w:tr w:rsidR="00136053" w:rsidRPr="00371815" w:rsidTr="00686EC0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252880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252880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542A1D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C84AB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C84AB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</w:t>
            </w:r>
            <w:r w:rsidRPr="00022BDE">
              <w:rPr>
                <w:rFonts w:ascii="Times New Roman" w:hAnsi="Times New Roman"/>
                <w:b/>
              </w:rPr>
              <w:t>о</w:t>
            </w:r>
            <w:r w:rsidRPr="00022BDE">
              <w:rPr>
                <w:rFonts w:ascii="Times New Roman" w:hAnsi="Times New Roman"/>
                <w:b/>
              </w:rPr>
              <w:t>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Pr="007878CC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C84AB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</w:t>
            </w:r>
            <w:r w:rsidRPr="00135370">
              <w:rPr>
                <w:rFonts w:ascii="Times New Roman" w:hAnsi="Times New Roman"/>
                <w:color w:val="000000"/>
              </w:rPr>
              <w:t>р</w:t>
            </w:r>
            <w:r w:rsidRPr="00135370">
              <w:rPr>
                <w:rFonts w:ascii="Times New Roman" w:hAnsi="Times New Roman"/>
                <w:color w:val="000000"/>
              </w:rPr>
              <w:t>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8C007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C84AB8" w:rsidRDefault="00136053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36053" w:rsidRPr="00371815" w:rsidTr="00AC7CA7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136053" w:rsidRDefault="00136053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252880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136053" w:rsidRPr="0025288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36053" w:rsidRPr="00371815" w:rsidTr="00C83AC2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селения и территорий от чрезвычайных ситуаций, обеспечение пожарной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1580,6</w:t>
            </w:r>
          </w:p>
        </w:tc>
        <w:tc>
          <w:tcPr>
            <w:tcW w:w="1041" w:type="dxa"/>
          </w:tcPr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4E3F9B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1643,4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187D3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ние последствий чрезвычайных ситуаций природного и техногенного характера в 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908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187D3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631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908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187D3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 и защиты в чрезвычайных ситуациях</w:t>
            </w:r>
          </w:p>
        </w:tc>
        <w:tc>
          <w:tcPr>
            <w:tcW w:w="1631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187D3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87D3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5B222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5B222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чайных ситуаций природного и техногенн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5B222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5B222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136053" w:rsidRPr="00371815" w:rsidTr="00AF516D">
        <w:trPr>
          <w:trHeight w:val="569"/>
        </w:trPr>
        <w:tc>
          <w:tcPr>
            <w:tcW w:w="4479" w:type="dxa"/>
            <w:vAlign w:val="bottom"/>
          </w:tcPr>
          <w:p w:rsidR="00136053" w:rsidRPr="005B222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чайных ситуаций природного и техногенн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36053" w:rsidRPr="005B222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4E3F9B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136053" w:rsidRPr="004E3F9B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ь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ном районе»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D0AD6">
              <w:rPr>
                <w:rFonts w:ascii="Times New Roman" w:hAnsi="Times New Roman"/>
                <w:b/>
                <w:lang w:val="en-US" w:eastAsia="ru-RU"/>
              </w:rPr>
              <w:t>58138.9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AD0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58371.6</w:t>
            </w:r>
          </w:p>
        </w:tc>
      </w:tr>
      <w:tr w:rsidR="00136053" w:rsidRPr="00371815" w:rsidTr="00CD5DE5">
        <w:trPr>
          <w:trHeight w:val="569"/>
        </w:trPr>
        <w:tc>
          <w:tcPr>
            <w:tcW w:w="4479" w:type="dxa"/>
            <w:vAlign w:val="bottom"/>
          </w:tcPr>
          <w:p w:rsidR="00136053" w:rsidRPr="00030E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631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908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CD5DE5">
        <w:trPr>
          <w:trHeight w:val="569"/>
        </w:trPr>
        <w:tc>
          <w:tcPr>
            <w:tcW w:w="4479" w:type="dxa"/>
            <w:vAlign w:val="bottom"/>
          </w:tcPr>
          <w:p w:rsidR="00136053" w:rsidRPr="00030E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витие музеев»</w:t>
            </w:r>
          </w:p>
        </w:tc>
        <w:tc>
          <w:tcPr>
            <w:tcW w:w="1631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908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CD5DE5">
        <w:trPr>
          <w:trHeight w:val="569"/>
        </w:trPr>
        <w:tc>
          <w:tcPr>
            <w:tcW w:w="4479" w:type="dxa"/>
            <w:vAlign w:val="bottom"/>
          </w:tcPr>
          <w:p w:rsidR="00136053" w:rsidRPr="00030E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31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CD5DE5">
        <w:trPr>
          <w:trHeight w:val="569"/>
        </w:trPr>
        <w:tc>
          <w:tcPr>
            <w:tcW w:w="4479" w:type="dxa"/>
            <w:vAlign w:val="bottom"/>
          </w:tcPr>
          <w:p w:rsidR="00136053" w:rsidRPr="00030E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030E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8E385B">
        <w:trPr>
          <w:trHeight w:val="569"/>
        </w:trPr>
        <w:tc>
          <w:tcPr>
            <w:tcW w:w="4479" w:type="dxa"/>
            <w:vAlign w:val="bottom"/>
          </w:tcPr>
          <w:p w:rsidR="00136053" w:rsidRPr="00CA35C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8E385B">
        <w:trPr>
          <w:trHeight w:val="569"/>
        </w:trPr>
        <w:tc>
          <w:tcPr>
            <w:tcW w:w="4479" w:type="dxa"/>
            <w:vAlign w:val="bottom"/>
          </w:tcPr>
          <w:p w:rsidR="00136053" w:rsidRPr="00CA35C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CA35C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136053" w:rsidRPr="00371815" w:rsidTr="000E62A6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20380</w:t>
            </w:r>
          </w:p>
        </w:tc>
        <w:tc>
          <w:tcPr>
            <w:tcW w:w="1041" w:type="dxa"/>
          </w:tcPr>
          <w:p w:rsidR="00136053" w:rsidRPr="00FE5DE8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20460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20380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20460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тек муниципальных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136053" w:rsidRPr="00371815" w:rsidTr="00551610">
        <w:trPr>
          <w:trHeight w:val="569"/>
        </w:trPr>
        <w:tc>
          <w:tcPr>
            <w:tcW w:w="4479" w:type="dxa"/>
            <w:vAlign w:val="bottom"/>
          </w:tcPr>
          <w:p w:rsidR="00136053" w:rsidRPr="00EF5F33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EF5F33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FE5DE8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136053" w:rsidRPr="00FE5DE8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136053" w:rsidRPr="00371815" w:rsidTr="00396205">
        <w:trPr>
          <w:trHeight w:val="569"/>
        </w:trPr>
        <w:tc>
          <w:tcPr>
            <w:tcW w:w="4479" w:type="dxa"/>
            <w:vAlign w:val="bottom"/>
          </w:tcPr>
          <w:p w:rsidR="00136053" w:rsidRPr="00676E4C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ных организаций и исполнительского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 на»</w:t>
            </w:r>
          </w:p>
        </w:tc>
        <w:tc>
          <w:tcPr>
            <w:tcW w:w="1631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8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AA382C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34683,9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AA382C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34819,6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676E4C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ного музыкального искусства»</w:t>
            </w:r>
          </w:p>
        </w:tc>
        <w:tc>
          <w:tcPr>
            <w:tcW w:w="1631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8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676E4C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631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676E4C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76E4C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812F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812F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A812F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A382C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F54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нематографии»</w:t>
            </w:r>
          </w:p>
        </w:tc>
        <w:tc>
          <w:tcPr>
            <w:tcW w:w="1631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908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F54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631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908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F54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31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F542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F542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5233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F1AD6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52334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31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15233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13605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6415C3" w:rsidRDefault="00136053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го   и межнационального культурного с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7B631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2F1AD6" w:rsidRDefault="00136053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136053" w:rsidRPr="002F1AD6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EA750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дарственной политики в области архивного дела»</w:t>
            </w:r>
          </w:p>
        </w:tc>
        <w:tc>
          <w:tcPr>
            <w:tcW w:w="1631" w:type="dxa"/>
            <w:vAlign w:val="bottom"/>
          </w:tcPr>
          <w:p w:rsidR="00136053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EA750E" w:rsidRDefault="00136053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ния и использования документов архивного фонда и других архивных документов</w:t>
            </w:r>
          </w:p>
        </w:tc>
        <w:tc>
          <w:tcPr>
            <w:tcW w:w="1631" w:type="dxa"/>
            <w:vAlign w:val="bottom"/>
          </w:tcPr>
          <w:p w:rsidR="00136053" w:rsidRPr="003856CF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13605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136053" w:rsidRPr="00371815" w:rsidTr="007B76E0">
        <w:trPr>
          <w:trHeight w:val="569"/>
        </w:trPr>
        <w:tc>
          <w:tcPr>
            <w:tcW w:w="4479" w:type="dxa"/>
            <w:vAlign w:val="bottom"/>
          </w:tcPr>
          <w:p w:rsidR="00136053" w:rsidRPr="00BF0229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BF0229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136053" w:rsidRPr="0034023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36053" w:rsidRPr="00371815" w:rsidTr="007B76E0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136053" w:rsidRPr="0034023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36053" w:rsidRPr="00371815" w:rsidTr="007B76E0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F0229" w:rsidRDefault="00136053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340230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136053" w:rsidRPr="00340230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36053" w:rsidRPr="00371815" w:rsidTr="006E2077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ружающей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</w:tr>
      <w:tr w:rsidR="00136053" w:rsidRPr="00371815" w:rsidTr="006E2077">
        <w:trPr>
          <w:trHeight w:val="569"/>
        </w:trPr>
        <w:tc>
          <w:tcPr>
            <w:tcW w:w="4479" w:type="dxa"/>
            <w:vAlign w:val="bottom"/>
          </w:tcPr>
          <w:p w:rsidR="00136053" w:rsidRPr="002A6F2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631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908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6E2077">
        <w:trPr>
          <w:trHeight w:val="569"/>
        </w:trPr>
        <w:tc>
          <w:tcPr>
            <w:tcW w:w="4479" w:type="dxa"/>
            <w:vAlign w:val="bottom"/>
          </w:tcPr>
          <w:p w:rsidR="00136053" w:rsidRPr="002A6F2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ны окружающей среды»</w:t>
            </w:r>
          </w:p>
        </w:tc>
        <w:tc>
          <w:tcPr>
            <w:tcW w:w="1631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908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6E2077">
        <w:trPr>
          <w:trHeight w:val="569"/>
        </w:trPr>
        <w:tc>
          <w:tcPr>
            <w:tcW w:w="4479" w:type="dxa"/>
            <w:vAlign w:val="bottom"/>
          </w:tcPr>
          <w:p w:rsidR="00136053" w:rsidRPr="002A6F2E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31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6E2077">
        <w:trPr>
          <w:trHeight w:val="569"/>
        </w:trPr>
        <w:tc>
          <w:tcPr>
            <w:tcW w:w="4479" w:type="dxa"/>
            <w:vAlign w:val="bottom"/>
          </w:tcPr>
          <w:p w:rsidR="00136053" w:rsidRPr="00AE11DD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мого имущества государственной (муниц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пальной) собственности</w:t>
            </w:r>
          </w:p>
        </w:tc>
        <w:tc>
          <w:tcPr>
            <w:tcW w:w="1631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A6F2E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164844">
        <w:trPr>
          <w:trHeight w:val="569"/>
        </w:trPr>
        <w:tc>
          <w:tcPr>
            <w:tcW w:w="4479" w:type="dxa"/>
            <w:vAlign w:val="bottom"/>
          </w:tcPr>
          <w:p w:rsidR="00136053" w:rsidRPr="00D5289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31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164844">
        <w:trPr>
          <w:trHeight w:val="569"/>
        </w:trPr>
        <w:tc>
          <w:tcPr>
            <w:tcW w:w="4479" w:type="dxa"/>
            <w:vAlign w:val="bottom"/>
          </w:tcPr>
          <w:p w:rsidR="00136053" w:rsidRPr="00D52896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31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136053" w:rsidRPr="00D52896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136053" w:rsidRPr="00C62613" w:rsidRDefault="00136053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136053" w:rsidRPr="00C6261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136053" w:rsidRPr="00371815" w:rsidTr="009E29F5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евском муниципальном районе»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F82DED" w:rsidRDefault="00136053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136053" w:rsidRPr="00F82DED" w:rsidRDefault="00136053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31850,3</w:t>
            </w:r>
          </w:p>
        </w:tc>
        <w:tc>
          <w:tcPr>
            <w:tcW w:w="1041" w:type="dxa"/>
          </w:tcPr>
          <w:p w:rsidR="00136053" w:rsidRPr="00F82DED" w:rsidRDefault="00136053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136053" w:rsidRPr="00F82DED" w:rsidRDefault="00136053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31985,8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B4C4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дарственной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631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908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31850.3</w:t>
            </w:r>
          </w:p>
        </w:tc>
        <w:tc>
          <w:tcPr>
            <w:tcW w:w="1041" w:type="dxa"/>
          </w:tcPr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31985.8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FB4C4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31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FB4C41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B4C41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A20A22" w:rsidRDefault="00136053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A20A2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A20A2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36053" w:rsidRPr="00371815" w:rsidTr="001E739D">
        <w:trPr>
          <w:trHeight w:val="569"/>
        </w:trPr>
        <w:tc>
          <w:tcPr>
            <w:tcW w:w="4479" w:type="dxa"/>
            <w:vAlign w:val="bottom"/>
          </w:tcPr>
          <w:p w:rsidR="00136053" w:rsidRPr="00A20A22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A20A22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136053" w:rsidRPr="00AD00BE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E772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ных учреждений спортивной подготовки</w:t>
            </w:r>
          </w:p>
        </w:tc>
        <w:tc>
          <w:tcPr>
            <w:tcW w:w="1631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 xml:space="preserve"> </w:t>
            </w:r>
          </w:p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E772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E772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7E772F" w:rsidRDefault="00136053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31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136053" w:rsidRPr="007E772F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136053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AD00BE" w:rsidRDefault="00136053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591D7F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</w:t>
            </w:r>
            <w:r w:rsidRPr="00591D7F">
              <w:rPr>
                <w:rFonts w:ascii="Times New Roman" w:hAnsi="Times New Roman"/>
                <w:b/>
                <w:color w:val="000000"/>
              </w:rPr>
              <w:t>о</w:t>
            </w:r>
            <w:r w:rsidRPr="00591D7F">
              <w:rPr>
                <w:rFonts w:ascii="Times New Roman" w:hAnsi="Times New Roman"/>
                <w:b/>
                <w:color w:val="000000"/>
              </w:rPr>
              <w:t>сударственной программы "Развитие сельского хозяйства и регулирование рынков сельскохозяйственной проду</w:t>
            </w:r>
            <w:r w:rsidRPr="00591D7F">
              <w:rPr>
                <w:rFonts w:ascii="Times New Roman" w:hAnsi="Times New Roman"/>
                <w:b/>
                <w:color w:val="000000"/>
              </w:rPr>
              <w:t>к</w:t>
            </w:r>
            <w:r w:rsidRPr="00591D7F">
              <w:rPr>
                <w:rFonts w:ascii="Times New Roman" w:hAnsi="Times New Roman"/>
                <w:b/>
                <w:color w:val="000000"/>
              </w:rPr>
              <w:t>ции, сырья и продовольствия в Республ</w:t>
            </w:r>
            <w:r w:rsidRPr="00591D7F">
              <w:rPr>
                <w:rFonts w:ascii="Times New Roman" w:hAnsi="Times New Roman"/>
                <w:b/>
                <w:color w:val="000000"/>
              </w:rPr>
              <w:t>и</w:t>
            </w:r>
            <w:r w:rsidRPr="00591D7F">
              <w:rPr>
                <w:rFonts w:ascii="Times New Roman" w:hAnsi="Times New Roman"/>
                <w:b/>
                <w:color w:val="000000"/>
              </w:rPr>
              <w:t>ке Татарстан "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682,9</w:t>
            </w:r>
          </w:p>
        </w:tc>
        <w:tc>
          <w:tcPr>
            <w:tcW w:w="1041" w:type="dxa"/>
          </w:tcPr>
          <w:p w:rsidR="0013605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B27EB4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682,9</w:t>
            </w:r>
          </w:p>
        </w:tc>
      </w:tr>
      <w:tr w:rsidR="00136053" w:rsidRPr="00371815" w:rsidTr="00A932D8">
        <w:trPr>
          <w:trHeight w:val="569"/>
        </w:trPr>
        <w:tc>
          <w:tcPr>
            <w:tcW w:w="4479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631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  <w:tc>
          <w:tcPr>
            <w:tcW w:w="1041" w:type="dxa"/>
            <w:vAlign w:val="bottom"/>
          </w:tcPr>
          <w:p w:rsidR="00136053" w:rsidRPr="006C17F9" w:rsidRDefault="00136053" w:rsidP="0053623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136053" w:rsidRPr="00371815" w:rsidTr="00A932D8">
        <w:trPr>
          <w:trHeight w:val="569"/>
        </w:trPr>
        <w:tc>
          <w:tcPr>
            <w:tcW w:w="4479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нию безнадзорных животных, защите нас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ления от болезней, общих для человека и животных</w:t>
            </w:r>
          </w:p>
        </w:tc>
        <w:tc>
          <w:tcPr>
            <w:tcW w:w="1631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  <w:tc>
          <w:tcPr>
            <w:tcW w:w="1041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136053" w:rsidRPr="00371815" w:rsidTr="00A932D8">
        <w:trPr>
          <w:trHeight w:val="569"/>
        </w:trPr>
        <w:tc>
          <w:tcPr>
            <w:tcW w:w="4479" w:type="dxa"/>
            <w:vAlign w:val="bottom"/>
          </w:tcPr>
          <w:p w:rsidR="00136053" w:rsidRPr="003F45B9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  <w:tc>
          <w:tcPr>
            <w:tcW w:w="1041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136053" w:rsidRPr="00371815" w:rsidTr="00A932D8">
        <w:trPr>
          <w:trHeight w:val="569"/>
        </w:trPr>
        <w:tc>
          <w:tcPr>
            <w:tcW w:w="4479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  <w:tc>
          <w:tcPr>
            <w:tcW w:w="1041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136053" w:rsidRPr="00371815" w:rsidTr="00A932D8">
        <w:trPr>
          <w:trHeight w:val="569"/>
        </w:trPr>
        <w:tc>
          <w:tcPr>
            <w:tcW w:w="4479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31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D47B43" w:rsidRDefault="00136053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  <w:tc>
          <w:tcPr>
            <w:tcW w:w="1041" w:type="dxa"/>
            <w:vAlign w:val="bottom"/>
          </w:tcPr>
          <w:p w:rsidR="00136053" w:rsidRPr="006C17F9" w:rsidRDefault="00136053" w:rsidP="008C7A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5E0D1E" w:rsidRDefault="00136053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</w:t>
            </w:r>
            <w:r w:rsidRPr="005E0D1E">
              <w:rPr>
                <w:rStyle w:val="10"/>
                <w:b/>
                <w:sz w:val="22"/>
                <w:lang w:eastAsia="en-US"/>
              </w:rPr>
              <w:t>у</w:t>
            </w:r>
            <w:r w:rsidRPr="005E0D1E">
              <w:rPr>
                <w:rStyle w:val="10"/>
                <w:b/>
                <w:sz w:val="22"/>
                <w:lang w:eastAsia="en-US"/>
              </w:rPr>
              <w:t>баевского муниципального района»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D2329A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D2329A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12C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7C12C3">
              <w:rPr>
                <w:rFonts w:ascii="Times New Roman" w:hAnsi="Times New Roman"/>
                <w:b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7C12C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631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4943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12C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C12C3" w:rsidRDefault="00136053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631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4943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4943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136053" w:rsidRPr="00494394" w:rsidRDefault="00136053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136053" w:rsidRPr="00494394" w:rsidRDefault="00136053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4943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94394" w:rsidRDefault="00136053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31" w:type="dxa"/>
            <w:vAlign w:val="bottom"/>
          </w:tcPr>
          <w:p w:rsidR="00136053" w:rsidRPr="00494394" w:rsidRDefault="00136053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136053" w:rsidRPr="00494394" w:rsidRDefault="00136053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494394" w:rsidRDefault="00136053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494394" w:rsidRDefault="00136053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13605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C12C3" w:rsidRDefault="00136053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136053" w:rsidRPr="00371815" w:rsidTr="000338C3">
        <w:trPr>
          <w:trHeight w:val="563"/>
        </w:trPr>
        <w:tc>
          <w:tcPr>
            <w:tcW w:w="4479" w:type="dxa"/>
            <w:vAlign w:val="bottom"/>
          </w:tcPr>
          <w:p w:rsidR="00136053" w:rsidRPr="00F61482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F61482">
              <w:rPr>
                <w:rFonts w:ascii="Times New Roman" w:hAnsi="Times New Roman"/>
                <w:b/>
              </w:rPr>
              <w:t>о</w:t>
            </w:r>
            <w:r w:rsidRPr="00F61482">
              <w:rPr>
                <w:rFonts w:ascii="Times New Roman" w:hAnsi="Times New Roman"/>
                <w:b/>
              </w:rPr>
              <w:t>сударственной программы "Развитие ю</w:t>
            </w:r>
            <w:r w:rsidRPr="00F61482">
              <w:rPr>
                <w:rFonts w:ascii="Times New Roman" w:hAnsi="Times New Roman"/>
                <w:b/>
              </w:rPr>
              <w:t>с</w:t>
            </w:r>
            <w:r w:rsidRPr="00F61482">
              <w:rPr>
                <w:rFonts w:ascii="Times New Roman" w:hAnsi="Times New Roman"/>
                <w:b/>
              </w:rPr>
              <w:t>тиции в Республике Татарстан "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F3246">
              <w:rPr>
                <w:rFonts w:ascii="Times New Roman" w:hAnsi="Times New Roman"/>
                <w:b/>
                <w:lang w:val="en-US" w:eastAsia="ru-RU"/>
              </w:rPr>
              <w:t>3.1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3.2</w:t>
            </w:r>
          </w:p>
        </w:tc>
      </w:tr>
      <w:tr w:rsidR="00136053" w:rsidRPr="00371815" w:rsidTr="009A412E">
        <w:trPr>
          <w:trHeight w:val="609"/>
        </w:trPr>
        <w:tc>
          <w:tcPr>
            <w:tcW w:w="4479" w:type="dxa"/>
            <w:vAlign w:val="bottom"/>
          </w:tcPr>
          <w:p w:rsidR="00136053" w:rsidRPr="00192B7F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политики в сфере юстиции в пределах полномочий РТ»</w:t>
            </w:r>
          </w:p>
        </w:tc>
        <w:tc>
          <w:tcPr>
            <w:tcW w:w="1631" w:type="dxa"/>
            <w:vAlign w:val="bottom"/>
          </w:tcPr>
          <w:p w:rsidR="00136053" w:rsidRPr="00192B7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EE18E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EE18E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136053" w:rsidRPr="001F324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136053" w:rsidRPr="00371815" w:rsidTr="009A412E">
        <w:trPr>
          <w:trHeight w:val="461"/>
        </w:trPr>
        <w:tc>
          <w:tcPr>
            <w:tcW w:w="4479" w:type="dxa"/>
            <w:vAlign w:val="bottom"/>
          </w:tcPr>
          <w:p w:rsidR="00136053" w:rsidRPr="003C267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литики в сфере юстиции в пределах полн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631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908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136053" w:rsidRPr="001F324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136053" w:rsidRPr="00371815" w:rsidTr="009A412E">
        <w:trPr>
          <w:trHeight w:val="569"/>
        </w:trPr>
        <w:tc>
          <w:tcPr>
            <w:tcW w:w="4479" w:type="dxa"/>
            <w:vAlign w:val="bottom"/>
          </w:tcPr>
          <w:p w:rsidR="00136053" w:rsidRPr="003C267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</w:t>
            </w:r>
            <w:r w:rsidRPr="003C2670">
              <w:rPr>
                <w:rFonts w:ascii="Times New Roman" w:hAnsi="Times New Roman"/>
              </w:rPr>
              <w:t>н</w:t>
            </w:r>
            <w:r w:rsidRPr="003C2670">
              <w:rPr>
                <w:rFonts w:ascii="Times New Roman" w:hAnsi="Times New Roman"/>
              </w:rPr>
              <w:t>формаций от поселений, входящих в МР, необходимой для ведения регистра муниц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пальных правовых актов РТ</w:t>
            </w:r>
          </w:p>
        </w:tc>
        <w:tc>
          <w:tcPr>
            <w:tcW w:w="1631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908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136053" w:rsidRPr="001F324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C267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552325" w:rsidRDefault="00136053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552325" w:rsidRDefault="00136053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136053" w:rsidRPr="00552325" w:rsidRDefault="00136053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136053" w:rsidRPr="00371815" w:rsidTr="000338C3">
        <w:trPr>
          <w:trHeight w:val="874"/>
        </w:trPr>
        <w:tc>
          <w:tcPr>
            <w:tcW w:w="4479" w:type="dxa"/>
            <w:vAlign w:val="bottom"/>
          </w:tcPr>
          <w:p w:rsidR="00136053" w:rsidRPr="00552325" w:rsidRDefault="00136053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136053" w:rsidRPr="00552325" w:rsidRDefault="00136053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136053" w:rsidRPr="00552325" w:rsidRDefault="00136053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552325" w:rsidRDefault="00136053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552325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6053" w:rsidRPr="001F324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136053" w:rsidRPr="00371815" w:rsidTr="008C03A5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</w:t>
            </w:r>
            <w:r w:rsidRPr="00D2329A">
              <w:rPr>
                <w:rFonts w:ascii="Times New Roman" w:hAnsi="Times New Roman"/>
                <w:b/>
              </w:rPr>
              <w:t>ь</w:t>
            </w:r>
            <w:r w:rsidRPr="00D2329A">
              <w:rPr>
                <w:rFonts w:ascii="Times New Roman" w:hAnsi="Times New Roman"/>
                <w:b/>
              </w:rPr>
              <w:t>ного района по реализации антикорупц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 xml:space="preserve">онной политики 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136053" w:rsidRPr="00371815" w:rsidTr="008C03A5">
        <w:trPr>
          <w:trHeight w:val="569"/>
        </w:trPr>
        <w:tc>
          <w:tcPr>
            <w:tcW w:w="4479" w:type="dxa"/>
            <w:vAlign w:val="bottom"/>
          </w:tcPr>
          <w:p w:rsidR="00136053" w:rsidRPr="00316516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ношения к коррупции»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136053" w:rsidRPr="00371815" w:rsidTr="008C03A5">
        <w:trPr>
          <w:trHeight w:val="569"/>
        </w:trPr>
        <w:tc>
          <w:tcPr>
            <w:tcW w:w="4479" w:type="dxa"/>
            <w:vAlign w:val="bottom"/>
          </w:tcPr>
          <w:p w:rsidR="00136053" w:rsidRPr="0090007A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136053" w:rsidRPr="0090007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136053" w:rsidRPr="0090007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90007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90007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136053" w:rsidRPr="00371815" w:rsidTr="008C03A5">
        <w:trPr>
          <w:trHeight w:val="569"/>
        </w:trPr>
        <w:tc>
          <w:tcPr>
            <w:tcW w:w="4479" w:type="dxa"/>
            <w:vAlign w:val="bottom"/>
          </w:tcPr>
          <w:p w:rsidR="00136053" w:rsidRPr="003F45B9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136053" w:rsidRPr="00371815" w:rsidTr="008C03A5">
        <w:trPr>
          <w:trHeight w:val="285"/>
        </w:trPr>
        <w:tc>
          <w:tcPr>
            <w:tcW w:w="4479" w:type="dxa"/>
            <w:vAlign w:val="bottom"/>
          </w:tcPr>
          <w:p w:rsidR="00136053" w:rsidRPr="003F45B9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136053" w:rsidRPr="00371815" w:rsidTr="008C03A5">
        <w:trPr>
          <w:trHeight w:val="387"/>
        </w:trPr>
        <w:tc>
          <w:tcPr>
            <w:tcW w:w="4479" w:type="dxa"/>
            <w:vAlign w:val="bottom"/>
          </w:tcPr>
          <w:p w:rsidR="00136053" w:rsidRPr="00552325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FF02E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136053" w:rsidRPr="00FF02E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C82FA4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136053" w:rsidRPr="00C82FA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908" w:type="dxa"/>
            <w:vAlign w:val="bottom"/>
          </w:tcPr>
          <w:p w:rsidR="00136053" w:rsidRPr="00C82FA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C82FA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C82FA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250BA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>ровления, занятости детей и молодежи за счет средств РТ</w:t>
            </w:r>
          </w:p>
        </w:tc>
        <w:tc>
          <w:tcPr>
            <w:tcW w:w="1631" w:type="dxa"/>
            <w:vAlign w:val="bottom"/>
          </w:tcPr>
          <w:p w:rsidR="00136053" w:rsidRPr="00250BA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250BA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250BA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250BA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1405F4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</w:t>
            </w:r>
            <w:r w:rsidRPr="001405F4">
              <w:rPr>
                <w:rFonts w:ascii="Times New Roman" w:hAnsi="Times New Roman"/>
              </w:rPr>
              <w:t>в</w:t>
            </w:r>
            <w:r w:rsidRPr="001405F4">
              <w:rPr>
                <w:rFonts w:ascii="Times New Roman" w:hAnsi="Times New Roman"/>
              </w:rPr>
              <w:t>тономным учреждениям и иным некомме</w:t>
            </w:r>
            <w:r w:rsidRPr="001405F4">
              <w:rPr>
                <w:rFonts w:ascii="Times New Roman" w:hAnsi="Times New Roman"/>
              </w:rPr>
              <w:t>р</w:t>
            </w:r>
            <w:r w:rsidRPr="001405F4">
              <w:rPr>
                <w:rFonts w:ascii="Times New Roman" w:hAnsi="Times New Roman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635EC3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844A0C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C55846" w:rsidRDefault="00136053" w:rsidP="00CF114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631" w:type="dxa"/>
          </w:tcPr>
          <w:p w:rsidR="00136053" w:rsidRPr="00C55846" w:rsidRDefault="00136053" w:rsidP="00CF1146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3C1A7E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</w:t>
            </w:r>
            <w:r w:rsidRPr="003C1A7E">
              <w:rPr>
                <w:rFonts w:ascii="Times New Roman" w:hAnsi="Times New Roman"/>
                <w:color w:val="000000"/>
              </w:rPr>
              <w:t>о</w:t>
            </w:r>
            <w:r w:rsidRPr="003C1A7E">
              <w:rPr>
                <w:rFonts w:ascii="Times New Roman" w:hAnsi="Times New Roman"/>
                <w:color w:val="000000"/>
              </w:rPr>
              <w:t>дежи</w:t>
            </w:r>
          </w:p>
        </w:tc>
        <w:tc>
          <w:tcPr>
            <w:tcW w:w="1631" w:type="dxa"/>
            <w:vAlign w:val="bottom"/>
          </w:tcPr>
          <w:p w:rsidR="00136053" w:rsidRPr="003C1A7E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56715E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56715E">
              <w:rPr>
                <w:rFonts w:ascii="Times New Roman" w:hAnsi="Times New Roman"/>
              </w:rPr>
              <w:t>р</w:t>
            </w:r>
            <w:r w:rsidRPr="0056715E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56715E">
              <w:rPr>
                <w:rFonts w:ascii="Times New Roman" w:hAnsi="Times New Roman"/>
              </w:rPr>
              <w:t>в</w:t>
            </w:r>
            <w:r w:rsidRPr="0056715E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635EC3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844A0C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635EC3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844A0C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8C309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лодежной политик</w:t>
            </w:r>
          </w:p>
        </w:tc>
        <w:tc>
          <w:tcPr>
            <w:tcW w:w="1631" w:type="dxa"/>
            <w:vAlign w:val="bottom"/>
          </w:tcPr>
          <w:p w:rsidR="00136053" w:rsidRPr="008C30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</w:t>
            </w:r>
            <w:r w:rsidRPr="001405F4">
              <w:rPr>
                <w:rFonts w:ascii="Times New Roman" w:hAnsi="Times New Roman"/>
              </w:rPr>
              <w:t>в</w:t>
            </w:r>
            <w:r w:rsidRPr="001405F4">
              <w:rPr>
                <w:rFonts w:ascii="Times New Roman" w:hAnsi="Times New Roman"/>
              </w:rPr>
              <w:t>тономным учреждениям и иным некомме</w:t>
            </w:r>
            <w:r w:rsidRPr="001405F4">
              <w:rPr>
                <w:rFonts w:ascii="Times New Roman" w:hAnsi="Times New Roman"/>
              </w:rPr>
              <w:t>р</w:t>
            </w:r>
            <w:r w:rsidRPr="001405F4">
              <w:rPr>
                <w:rFonts w:ascii="Times New Roman" w:hAnsi="Times New Roman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3F45B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635EC3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136053" w:rsidRPr="00371815" w:rsidTr="00262222">
        <w:trPr>
          <w:trHeight w:val="387"/>
        </w:trPr>
        <w:tc>
          <w:tcPr>
            <w:tcW w:w="4479" w:type="dxa"/>
            <w:vAlign w:val="bottom"/>
          </w:tcPr>
          <w:p w:rsidR="00136053" w:rsidRPr="00844A0C" w:rsidRDefault="00136053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3F45B9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36053" w:rsidRPr="00250BA1" w:rsidRDefault="00136053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136053" w:rsidRPr="003556C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136053" w:rsidRPr="003556C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D2329A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31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8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D2329A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155A3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55A33">
              <w:rPr>
                <w:rFonts w:ascii="Times New Roman" w:hAnsi="Times New Roman"/>
                <w:b/>
                <w:lang w:val="en-US" w:eastAsia="ru-RU"/>
              </w:rPr>
              <w:t>8831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55A33">
              <w:rPr>
                <w:rFonts w:ascii="Times New Roman" w:hAnsi="Times New Roman"/>
                <w:b/>
                <w:lang w:val="en-US" w:eastAsia="ru-RU"/>
              </w:rPr>
              <w:t>.42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90477,64</w:t>
            </w:r>
          </w:p>
        </w:tc>
      </w:tr>
      <w:tr w:rsidR="00136053" w:rsidRPr="00371815" w:rsidTr="00BF3600">
        <w:trPr>
          <w:trHeight w:val="569"/>
        </w:trPr>
        <w:tc>
          <w:tcPr>
            <w:tcW w:w="4479" w:type="dxa"/>
            <w:vAlign w:val="bottom"/>
          </w:tcPr>
          <w:p w:rsidR="00136053" w:rsidRPr="009B7FED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31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Pr="00865730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136053" w:rsidRPr="00865730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136053" w:rsidRPr="00371815" w:rsidTr="005E59BC">
        <w:trPr>
          <w:trHeight w:val="569"/>
        </w:trPr>
        <w:tc>
          <w:tcPr>
            <w:tcW w:w="4479" w:type="dxa"/>
            <w:vAlign w:val="bottom"/>
          </w:tcPr>
          <w:p w:rsidR="00136053" w:rsidRPr="009B7FE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865730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865730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B7FE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86573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86573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B7FED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ниципального образования</w:t>
            </w:r>
          </w:p>
        </w:tc>
        <w:tc>
          <w:tcPr>
            <w:tcW w:w="1631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B7FE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136053" w:rsidRPr="0086573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86573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3261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31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3175</w:t>
            </w:r>
            <w:r>
              <w:rPr>
                <w:rFonts w:ascii="Times New Roman" w:hAnsi="Times New Roman"/>
                <w:lang w:eastAsia="ru-RU"/>
              </w:rPr>
              <w:t>9</w:t>
            </w:r>
            <w:r w:rsidRPr="00F61C48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3284</w:t>
            </w:r>
            <w:r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val="en-US" w:eastAsia="ru-RU"/>
              </w:rPr>
              <w:t>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3261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13261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13261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A79A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A79A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8C545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8C545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8C545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8C545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8C5450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136053" w:rsidRPr="00C72D9B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5375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C72D9B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5533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8C545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C72D9B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8854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C72D9B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9279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8C545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8C5450">
              <w:rPr>
                <w:rFonts w:ascii="Times New Roman" w:hAnsi="Times New Roman"/>
              </w:rPr>
              <w:t>д</w:t>
            </w:r>
            <w:r w:rsidRPr="008C5450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136053" w:rsidRPr="00C72D9B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4760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6724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4865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8C5450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8C5450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2A79A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1738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2A79A0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1788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EA44A9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A44A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EA44A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A44A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EA44A9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3406F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3406FF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3340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3402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763D6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63D67">
              <w:rPr>
                <w:rFonts w:ascii="Times New Roman" w:hAnsi="Times New Roman"/>
                <w:lang w:val="en-US" w:eastAsia="ru-RU"/>
              </w:rPr>
              <w:t>4865.1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63D6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5095.2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3406FF">
              <w:rPr>
                <w:rFonts w:ascii="Times New Roman" w:hAnsi="Times New Roman"/>
              </w:rPr>
              <w:t>д</w:t>
            </w:r>
            <w:r w:rsidRPr="003406FF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1565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1595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3406FF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980</w:t>
            </w:r>
          </w:p>
        </w:tc>
      </w:tr>
      <w:tr w:rsidR="00136053" w:rsidRPr="00371815" w:rsidTr="000077A8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9146D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041" w:type="dxa"/>
            <w:vAlign w:val="bottom"/>
          </w:tcPr>
          <w:p w:rsidR="00136053" w:rsidRPr="00F61C4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</w:tr>
      <w:tr w:rsidR="00136053" w:rsidRPr="00371815" w:rsidTr="000077A8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F61C48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1041" w:type="dxa"/>
          </w:tcPr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F61C48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145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763D6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3D67">
              <w:rPr>
                <w:rFonts w:ascii="Times New Roman" w:hAnsi="Times New Roman"/>
                <w:lang w:eastAsia="ru-RU"/>
              </w:rPr>
              <w:t>155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763D6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9146DD">
              <w:rPr>
                <w:rFonts w:ascii="Times New Roman" w:hAnsi="Times New Roman"/>
              </w:rPr>
              <w:t>д</w:t>
            </w:r>
            <w:r w:rsidRPr="009146DD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136053" w:rsidRPr="009146DD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9146DD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19D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</w:t>
            </w:r>
          </w:p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3406FF" w:rsidRDefault="00136053" w:rsidP="004051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3406FF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136053" w:rsidRPr="009146D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9146D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619D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</w:tcPr>
          <w:p w:rsidR="00136053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B619D7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136053" w:rsidRPr="00371815" w:rsidTr="00553E5D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31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136053" w:rsidRPr="00371815" w:rsidTr="00553E5D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136053" w:rsidRPr="00371815" w:rsidTr="00553E5D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6F2104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136053" w:rsidRPr="006F2104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136053" w:rsidRPr="00371815" w:rsidTr="00553E5D">
        <w:trPr>
          <w:trHeight w:val="569"/>
        </w:trPr>
        <w:tc>
          <w:tcPr>
            <w:tcW w:w="4479" w:type="dxa"/>
            <w:vAlign w:val="bottom"/>
          </w:tcPr>
          <w:p w:rsidR="00136053" w:rsidRPr="006F2104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6F2104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136053" w:rsidRPr="00371815" w:rsidTr="00DB443D">
        <w:trPr>
          <w:trHeight w:val="569"/>
        </w:trPr>
        <w:tc>
          <w:tcPr>
            <w:tcW w:w="4479" w:type="dxa"/>
            <w:vAlign w:val="bottom"/>
          </w:tcPr>
          <w:p w:rsidR="00136053" w:rsidRPr="002F6258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31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36053" w:rsidRPr="00371815" w:rsidTr="00DB443D">
        <w:trPr>
          <w:trHeight w:val="569"/>
        </w:trPr>
        <w:tc>
          <w:tcPr>
            <w:tcW w:w="4479" w:type="dxa"/>
            <w:vAlign w:val="bottom"/>
          </w:tcPr>
          <w:p w:rsidR="00136053" w:rsidRPr="002F6258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36053" w:rsidRPr="00371815" w:rsidTr="00DB443D">
        <w:trPr>
          <w:trHeight w:val="569"/>
        </w:trPr>
        <w:tc>
          <w:tcPr>
            <w:tcW w:w="4479" w:type="dxa"/>
            <w:vAlign w:val="bottom"/>
          </w:tcPr>
          <w:p w:rsidR="00136053" w:rsidRPr="002F6258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36053" w:rsidRPr="00371815" w:rsidTr="00DB443D">
        <w:trPr>
          <w:trHeight w:val="569"/>
        </w:trPr>
        <w:tc>
          <w:tcPr>
            <w:tcW w:w="4479" w:type="dxa"/>
            <w:vAlign w:val="bottom"/>
          </w:tcPr>
          <w:p w:rsidR="00136053" w:rsidRPr="002F6258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31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2F6258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716062" w:rsidRDefault="00136053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631" w:type="dxa"/>
            <w:vAlign w:val="bottom"/>
          </w:tcPr>
          <w:p w:rsidR="00136053" w:rsidRPr="00716062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E27A84" w:rsidRDefault="00136053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136053" w:rsidRPr="00371815" w:rsidTr="00AA25B0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214956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136053" w:rsidRPr="00214956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136053" w:rsidRPr="00371815" w:rsidTr="00471FF7">
        <w:trPr>
          <w:trHeight w:val="569"/>
        </w:trPr>
        <w:tc>
          <w:tcPr>
            <w:tcW w:w="4479" w:type="dxa"/>
            <w:vAlign w:val="bottom"/>
          </w:tcPr>
          <w:p w:rsidR="00136053" w:rsidRPr="001436EE" w:rsidRDefault="00136053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</w:t>
            </w:r>
            <w:r w:rsidRPr="001436EE">
              <w:rPr>
                <w:rFonts w:ascii="Times New Roman" w:hAnsi="Times New Roman"/>
              </w:rPr>
              <w:t>н</w:t>
            </w:r>
            <w:r w:rsidRPr="001436EE">
              <w:rPr>
                <w:rFonts w:ascii="Times New Roman" w:hAnsi="Times New Roman"/>
              </w:rPr>
              <w:t>ных бухгалтерий</w:t>
            </w:r>
          </w:p>
        </w:tc>
        <w:tc>
          <w:tcPr>
            <w:tcW w:w="1631" w:type="dxa"/>
            <w:vAlign w:val="bottom"/>
          </w:tcPr>
          <w:p w:rsidR="00136053" w:rsidRPr="001436EE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136053" w:rsidRPr="00157A31" w:rsidRDefault="00136053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157A31">
              <w:rPr>
                <w:rFonts w:ascii="Times New Roman" w:hAnsi="Times New Roman"/>
                <w:iCs/>
              </w:rPr>
              <w:t>3824,3</w:t>
            </w:r>
          </w:p>
        </w:tc>
        <w:tc>
          <w:tcPr>
            <w:tcW w:w="1041" w:type="dxa"/>
          </w:tcPr>
          <w:p w:rsidR="00136053" w:rsidRDefault="00136053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36053" w:rsidRPr="00157A31" w:rsidRDefault="00136053" w:rsidP="0040518F">
            <w:pPr>
              <w:jc w:val="center"/>
              <w:rPr>
                <w:rFonts w:ascii="Times New Roman" w:hAnsi="Times New Roman"/>
              </w:rPr>
            </w:pPr>
            <w:r w:rsidRPr="00157A31">
              <w:rPr>
                <w:rFonts w:ascii="Times New Roman" w:hAnsi="Times New Roman"/>
              </w:rPr>
              <w:t>3933,2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9146DD" w:rsidRDefault="00136053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A52E49" w:rsidRDefault="00136053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27A84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Default="00136053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Default="00136053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136053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157A31" w:rsidRDefault="00136053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850C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31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08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9B30A1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B30A1">
              <w:rPr>
                <w:rFonts w:ascii="Times New Roman" w:hAnsi="Times New Roman"/>
                <w:lang w:val="en-US" w:eastAsia="ru-RU"/>
              </w:rPr>
              <w:t>1281.42</w:t>
            </w:r>
          </w:p>
        </w:tc>
        <w:tc>
          <w:tcPr>
            <w:tcW w:w="1041" w:type="dxa"/>
          </w:tcPr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9B30A1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1326.14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850C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31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850C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4850CB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136053" w:rsidRPr="004850CB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4850C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136053" w:rsidRPr="004850C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136053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B52537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раций </w:t>
            </w:r>
          </w:p>
        </w:tc>
        <w:tc>
          <w:tcPr>
            <w:tcW w:w="1631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136053" w:rsidRDefault="00136053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B52537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31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52537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421.5</w:t>
            </w:r>
          </w:p>
        </w:tc>
        <w:tc>
          <w:tcPr>
            <w:tcW w:w="1041" w:type="dxa"/>
          </w:tcPr>
          <w:p w:rsidR="00136053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13605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136053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136053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136053" w:rsidRPr="00371815" w:rsidTr="005E1A37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CA3291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006677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36053" w:rsidRPr="00371815" w:rsidTr="005E1A37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006677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36053" w:rsidRPr="00371815" w:rsidTr="005E1A37">
        <w:trPr>
          <w:trHeight w:val="569"/>
        </w:trPr>
        <w:tc>
          <w:tcPr>
            <w:tcW w:w="4479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CA3291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006677" w:rsidRDefault="00136053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006677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D023D">
              <w:rPr>
                <w:rFonts w:ascii="Times New Roman" w:hAnsi="Times New Roman"/>
                <w:iCs/>
              </w:rPr>
              <w:t>379,5</w:t>
            </w:r>
          </w:p>
        </w:tc>
        <w:tc>
          <w:tcPr>
            <w:tcW w:w="1041" w:type="dxa"/>
          </w:tcPr>
          <w:p w:rsidR="00136053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393.6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E62FE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36053" w:rsidRPr="00371815" w:rsidTr="004829D3">
        <w:trPr>
          <w:trHeight w:val="569"/>
        </w:trPr>
        <w:tc>
          <w:tcPr>
            <w:tcW w:w="4479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E62FE2" w:rsidRDefault="00136053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DD023D" w:rsidRDefault="00136053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136053" w:rsidRPr="00DD023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36053" w:rsidRPr="00371815" w:rsidTr="00F66D8C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136053" w:rsidRPr="00371815" w:rsidTr="00F66D8C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136053" w:rsidRPr="00371815" w:rsidTr="00F66D8C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136053" w:rsidRPr="00371815" w:rsidTr="00F66D8C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136053" w:rsidRPr="00371815" w:rsidTr="00BE6FBF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136053" w:rsidRPr="00371815" w:rsidTr="00BE6FBF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136053" w:rsidRPr="00371815" w:rsidTr="00BE6FBF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136053" w:rsidRPr="00371815" w:rsidTr="00BE6FBF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CD04FB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136053" w:rsidRPr="00CD04FB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136053" w:rsidRPr="00371815" w:rsidTr="00A24A90">
        <w:trPr>
          <w:trHeight w:val="1118"/>
        </w:trPr>
        <w:tc>
          <w:tcPr>
            <w:tcW w:w="4479" w:type="dxa"/>
          </w:tcPr>
          <w:p w:rsidR="00136053" w:rsidRPr="00DE5438" w:rsidRDefault="00136053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разграничена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651811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136053" w:rsidRPr="00651811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136053" w:rsidRPr="00371815" w:rsidTr="00A24A90">
        <w:trPr>
          <w:trHeight w:val="569"/>
        </w:trPr>
        <w:tc>
          <w:tcPr>
            <w:tcW w:w="4479" w:type="dxa"/>
          </w:tcPr>
          <w:p w:rsidR="00136053" w:rsidRPr="00DE5438" w:rsidRDefault="00136053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DE5438">
              <w:rPr>
                <w:rFonts w:ascii="Times New Roman" w:hAnsi="Times New Roman"/>
              </w:rPr>
              <w:t>р</w:t>
            </w:r>
            <w:r w:rsidRPr="00DE5438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DE5438">
              <w:rPr>
                <w:rFonts w:ascii="Times New Roman" w:hAnsi="Times New Roman"/>
              </w:rPr>
              <w:t>в</w:t>
            </w:r>
            <w:r w:rsidRPr="00DE5438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651811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136053" w:rsidRPr="00651811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136053" w:rsidRPr="00371815" w:rsidTr="00A24A90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651811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136053" w:rsidRPr="00651811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136053" w:rsidRPr="00371815" w:rsidTr="00A24A90">
        <w:trPr>
          <w:trHeight w:val="569"/>
        </w:trPr>
        <w:tc>
          <w:tcPr>
            <w:tcW w:w="4479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136053" w:rsidRPr="00FE543B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E543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651811" w:rsidRDefault="00136053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136053" w:rsidRPr="00651811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136053" w:rsidRPr="00371815" w:rsidTr="00A927FB">
        <w:trPr>
          <w:trHeight w:val="569"/>
        </w:trPr>
        <w:tc>
          <w:tcPr>
            <w:tcW w:w="4479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31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E12EC3" w:rsidRDefault="00136053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136053" w:rsidRPr="00E12EC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136053" w:rsidRPr="00371815" w:rsidTr="00A927FB">
        <w:trPr>
          <w:trHeight w:val="569"/>
        </w:trPr>
        <w:tc>
          <w:tcPr>
            <w:tcW w:w="4479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E12EC3" w:rsidRDefault="00136053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136053" w:rsidRPr="00E12EC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136053" w:rsidRPr="00371815" w:rsidTr="00A927FB">
        <w:trPr>
          <w:trHeight w:val="569"/>
        </w:trPr>
        <w:tc>
          <w:tcPr>
            <w:tcW w:w="4479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31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E12EC3" w:rsidRDefault="00136053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136053" w:rsidRPr="00E12EC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136053" w:rsidRPr="00371815" w:rsidTr="00A927FB">
        <w:trPr>
          <w:trHeight w:val="569"/>
        </w:trPr>
        <w:tc>
          <w:tcPr>
            <w:tcW w:w="4479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ка</w:t>
            </w:r>
          </w:p>
        </w:tc>
        <w:tc>
          <w:tcPr>
            <w:tcW w:w="1631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136053" w:rsidRPr="00BD703F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136053" w:rsidRPr="00E12EC3" w:rsidRDefault="00136053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136053" w:rsidRPr="00E12EC3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данского состояния за счет средств фед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рального бюджета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1310.1</w:t>
            </w:r>
          </w:p>
        </w:tc>
        <w:tc>
          <w:tcPr>
            <w:tcW w:w="1041" w:type="dxa"/>
          </w:tcPr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1353.1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CD25F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136053" w:rsidRPr="00371815" w:rsidTr="000338C3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136053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136053" w:rsidRPr="00371815" w:rsidTr="00765BCA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136053" w:rsidRPr="00566279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136053" w:rsidRPr="00371815" w:rsidTr="00765BCA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136053" w:rsidRPr="00566279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136053" w:rsidRPr="00371815" w:rsidTr="00765BCA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FC7501" w:rsidRDefault="00136053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136053" w:rsidRPr="00566279" w:rsidRDefault="00136053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136053" w:rsidRPr="00566279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136053" w:rsidRPr="00371815" w:rsidTr="00AB3764">
        <w:trPr>
          <w:trHeight w:val="1316"/>
        </w:trPr>
        <w:tc>
          <w:tcPr>
            <w:tcW w:w="4479" w:type="dxa"/>
            <w:vAlign w:val="bottom"/>
          </w:tcPr>
          <w:p w:rsidR="00136053" w:rsidRPr="00054982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печенности поселений , источником фина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сового обеспечения которых являются су</w:t>
            </w:r>
            <w:r w:rsidRPr="00054982">
              <w:rPr>
                <w:rFonts w:ascii="Times New Roman" w:hAnsi="Times New Roman"/>
                <w:bCs/>
                <w:iCs/>
              </w:rPr>
              <w:t>б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сидии 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C07816">
            <w:pPr>
              <w:jc w:val="center"/>
              <w:rPr>
                <w:rFonts w:ascii="Times New Roman" w:hAnsi="Times New Roman"/>
              </w:rPr>
            </w:pPr>
          </w:p>
          <w:p w:rsidR="00136053" w:rsidRPr="00AB3764" w:rsidRDefault="00136053" w:rsidP="00C07816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40223,4</w:t>
            </w:r>
          </w:p>
        </w:tc>
        <w:tc>
          <w:tcPr>
            <w:tcW w:w="1041" w:type="dxa"/>
          </w:tcPr>
          <w:p w:rsidR="00136053" w:rsidRDefault="00136053" w:rsidP="00C07816">
            <w:pPr>
              <w:jc w:val="center"/>
              <w:rPr>
                <w:rFonts w:ascii="Times New Roman" w:hAnsi="Times New Roman"/>
              </w:rPr>
            </w:pPr>
          </w:p>
          <w:p w:rsidR="00136053" w:rsidRPr="00AB3764" w:rsidRDefault="00136053" w:rsidP="00C07816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40847,8</w:t>
            </w:r>
          </w:p>
        </w:tc>
      </w:tr>
      <w:tr w:rsidR="00136053" w:rsidRPr="00371815" w:rsidTr="00351C45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AB3764" w:rsidRDefault="00136053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136053" w:rsidRPr="00AB3764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136053" w:rsidRPr="00371815" w:rsidTr="00351C45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AB3764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136053" w:rsidRPr="00AB3764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136053" w:rsidRPr="00371815" w:rsidTr="00351C45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AB3764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136053" w:rsidRPr="00AB3764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136053" w:rsidRPr="00371815" w:rsidTr="00ED5B70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печенности поселений , источником фина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</w:t>
            </w:r>
            <w:r w:rsidRPr="00054982">
              <w:rPr>
                <w:rFonts w:ascii="Times New Roman" w:hAnsi="Times New Roman"/>
              </w:rPr>
              <w:t>б</w:t>
            </w:r>
            <w:r w:rsidRPr="00054982">
              <w:rPr>
                <w:rFonts w:ascii="Times New Roman" w:hAnsi="Times New Roman"/>
              </w:rPr>
              <w:t>венции бюджетам муниципальных районов на реализацию государственных полном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чий по расчету и предоставлению дотаций поселениям из регионального фонда фина</w:t>
            </w:r>
            <w:r w:rsidRPr="00054982">
              <w:rPr>
                <w:rFonts w:ascii="Times New Roman" w:hAnsi="Times New Roman"/>
              </w:rPr>
              <w:t>н</w:t>
            </w:r>
            <w:r w:rsidRPr="00054982">
              <w:rPr>
                <w:rFonts w:ascii="Times New Roman" w:hAnsi="Times New Roman"/>
              </w:rPr>
              <w:t>совой поддержки поселений, передаваемые из бюджета РТ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6A34ED" w:rsidRDefault="00136053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136053" w:rsidRPr="006A34E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136053" w:rsidRPr="00371815" w:rsidTr="00ED5B70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6A34ED" w:rsidRDefault="00136053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136053" w:rsidRPr="006A34E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136053" w:rsidRPr="00371815" w:rsidTr="00ED5B70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6A34ED" w:rsidRDefault="00136053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136053" w:rsidRPr="006A34E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136053" w:rsidRPr="00371815" w:rsidTr="00ED5B70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6A34ED" w:rsidRDefault="00136053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136053" w:rsidRPr="006A34ED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136053" w:rsidRPr="00371815" w:rsidTr="00415DCF">
        <w:trPr>
          <w:trHeight w:val="569"/>
        </w:trPr>
        <w:tc>
          <w:tcPr>
            <w:tcW w:w="4479" w:type="dxa"/>
            <w:vAlign w:val="bottom"/>
          </w:tcPr>
          <w:p w:rsidR="00136053" w:rsidRPr="00616AD5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</w:t>
            </w:r>
            <w:r w:rsidRPr="00616AD5">
              <w:rPr>
                <w:rFonts w:ascii="Times New Roman" w:hAnsi="Times New Roman"/>
              </w:rPr>
              <w:t>с</w:t>
            </w:r>
            <w:r w:rsidRPr="00616AD5">
              <w:rPr>
                <w:rFonts w:ascii="Times New Roman" w:hAnsi="Times New Roman"/>
              </w:rPr>
              <w:t>печенности поселений, источником фина</w:t>
            </w:r>
            <w:r w:rsidRPr="00616AD5">
              <w:rPr>
                <w:rFonts w:ascii="Times New Roman" w:hAnsi="Times New Roman"/>
              </w:rPr>
              <w:t>н</w:t>
            </w:r>
            <w:r w:rsidRPr="00616AD5">
              <w:rPr>
                <w:rFonts w:ascii="Times New Roman" w:hAnsi="Times New Roman"/>
              </w:rPr>
              <w:t>сового обеспечения которых являются сре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ства бюджетов муниципальных районов</w:t>
            </w:r>
          </w:p>
        </w:tc>
        <w:tc>
          <w:tcPr>
            <w:tcW w:w="1631" w:type="dxa"/>
            <w:vAlign w:val="bottom"/>
          </w:tcPr>
          <w:p w:rsidR="00136053" w:rsidRPr="00616AD5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136053" w:rsidRDefault="00136053" w:rsidP="00C07816">
            <w:pPr>
              <w:jc w:val="center"/>
              <w:rPr>
                <w:rFonts w:ascii="Times New Roman" w:hAnsi="Times New Roman"/>
              </w:rPr>
            </w:pPr>
          </w:p>
          <w:p w:rsidR="00136053" w:rsidRPr="0028200C" w:rsidRDefault="00136053" w:rsidP="00C07816">
            <w:pPr>
              <w:jc w:val="center"/>
              <w:rPr>
                <w:rFonts w:ascii="Times New Roman" w:hAnsi="Times New Roman"/>
              </w:rPr>
            </w:pPr>
            <w:r w:rsidRPr="0028200C">
              <w:rPr>
                <w:rFonts w:ascii="Times New Roman" w:hAnsi="Times New Roman"/>
              </w:rPr>
              <w:t>243,7</w:t>
            </w:r>
          </w:p>
        </w:tc>
        <w:tc>
          <w:tcPr>
            <w:tcW w:w="1041" w:type="dxa"/>
          </w:tcPr>
          <w:p w:rsidR="00136053" w:rsidRDefault="00136053" w:rsidP="00C07816">
            <w:pPr>
              <w:jc w:val="center"/>
              <w:rPr>
                <w:rFonts w:ascii="Times New Roman" w:hAnsi="Times New Roman"/>
              </w:rPr>
            </w:pPr>
          </w:p>
          <w:p w:rsidR="00136053" w:rsidRPr="0028200C" w:rsidRDefault="00136053" w:rsidP="00C07816">
            <w:pPr>
              <w:jc w:val="center"/>
              <w:rPr>
                <w:rFonts w:ascii="Times New Roman" w:hAnsi="Times New Roman"/>
              </w:rPr>
            </w:pPr>
            <w:r w:rsidRPr="0028200C">
              <w:rPr>
                <w:rFonts w:ascii="Times New Roman" w:hAnsi="Times New Roman"/>
              </w:rPr>
              <w:t>332,1</w:t>
            </w:r>
          </w:p>
        </w:tc>
      </w:tr>
      <w:tr w:rsidR="00136053" w:rsidRPr="00371815" w:rsidTr="00D87718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28200C" w:rsidRDefault="00136053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136053" w:rsidRPr="0028200C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136053" w:rsidRPr="00371815" w:rsidTr="00D87718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13" w:type="dxa"/>
            <w:vAlign w:val="bottom"/>
          </w:tcPr>
          <w:p w:rsidR="00136053" w:rsidRPr="0028200C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136053" w:rsidRPr="0028200C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136053" w:rsidRPr="00371815" w:rsidTr="00D87718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136053" w:rsidRPr="0028200C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136053" w:rsidRPr="0028200C" w:rsidRDefault="00136053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136053" w:rsidRPr="00371815" w:rsidTr="006D4134">
        <w:trPr>
          <w:trHeight w:val="569"/>
        </w:trPr>
        <w:tc>
          <w:tcPr>
            <w:tcW w:w="4479" w:type="dxa"/>
            <w:vAlign w:val="bottom"/>
          </w:tcPr>
          <w:p w:rsidR="00136053" w:rsidRPr="00BA79F5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</w:t>
            </w:r>
            <w:r w:rsidRPr="00BA79F5">
              <w:rPr>
                <w:rFonts w:ascii="Times New Roman" w:hAnsi="Times New Roman"/>
              </w:rPr>
              <w:t>ж</w:t>
            </w:r>
            <w:r w:rsidRPr="00BA79F5">
              <w:rPr>
                <w:rFonts w:ascii="Times New Roman" w:hAnsi="Times New Roman"/>
              </w:rPr>
              <w:t>ные заседатели федеральных судов общей юриспруденции в РФ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6B523E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136053" w:rsidRPr="006B523E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136053" w:rsidRPr="00371815" w:rsidTr="006D4134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A3B7A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136053" w:rsidRPr="001A3B7A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136053" w:rsidRPr="00371815" w:rsidTr="006D4134">
        <w:trPr>
          <w:trHeight w:val="569"/>
        </w:trPr>
        <w:tc>
          <w:tcPr>
            <w:tcW w:w="4479" w:type="dxa"/>
            <w:vAlign w:val="bottom"/>
          </w:tcPr>
          <w:p w:rsidR="00136053" w:rsidRPr="00FC7501" w:rsidRDefault="00136053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1A3B7A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136053" w:rsidRPr="001A3B7A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136053" w:rsidRPr="00371815" w:rsidTr="006D4134">
        <w:trPr>
          <w:trHeight w:val="569"/>
        </w:trPr>
        <w:tc>
          <w:tcPr>
            <w:tcW w:w="4479" w:type="dxa"/>
            <w:vAlign w:val="bottom"/>
          </w:tcPr>
          <w:p w:rsidR="00136053" w:rsidRPr="006A4670" w:rsidRDefault="00136053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136053" w:rsidRPr="001A3B7A" w:rsidRDefault="00136053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136053" w:rsidRPr="001A3B7A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136053" w:rsidRPr="00371815" w:rsidTr="0069218C">
        <w:trPr>
          <w:trHeight w:val="569"/>
        </w:trPr>
        <w:tc>
          <w:tcPr>
            <w:tcW w:w="4479" w:type="dxa"/>
            <w:vAlign w:val="center"/>
          </w:tcPr>
          <w:p w:rsidR="00136053" w:rsidRPr="002B6547" w:rsidRDefault="00136053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</w:t>
            </w:r>
            <w:r w:rsidRPr="002B6547">
              <w:rPr>
                <w:rFonts w:ascii="Times New Roman" w:hAnsi="Times New Roman"/>
              </w:rPr>
              <w:t>х</w:t>
            </w:r>
            <w:r w:rsidRPr="002B6547">
              <w:rPr>
                <w:rFonts w:ascii="Times New Roman" w:hAnsi="Times New Roman"/>
              </w:rPr>
              <w:t>нических сооружений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C06604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136053" w:rsidRPr="00C06604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136053" w:rsidRPr="00371815" w:rsidTr="0069218C">
        <w:trPr>
          <w:trHeight w:val="569"/>
        </w:trPr>
        <w:tc>
          <w:tcPr>
            <w:tcW w:w="4479" w:type="dxa"/>
            <w:vAlign w:val="center"/>
          </w:tcPr>
          <w:p w:rsidR="00136053" w:rsidRPr="002B6547" w:rsidRDefault="00136053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136053" w:rsidRPr="00C06604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136053" w:rsidRPr="00C06604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136053" w:rsidRPr="00371815" w:rsidTr="0069218C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136053" w:rsidRPr="00C06604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136053" w:rsidRPr="00C06604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136053" w:rsidRPr="00371815" w:rsidTr="0069218C">
        <w:trPr>
          <w:trHeight w:val="569"/>
        </w:trPr>
        <w:tc>
          <w:tcPr>
            <w:tcW w:w="4479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31" w:type="dxa"/>
            <w:vAlign w:val="bottom"/>
          </w:tcPr>
          <w:p w:rsidR="00136053" w:rsidRPr="00054982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136053" w:rsidRPr="00054982" w:rsidRDefault="00136053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136053" w:rsidRPr="00054982" w:rsidRDefault="00136053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136053" w:rsidRPr="00054982" w:rsidRDefault="00136053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136053" w:rsidRPr="00C06604" w:rsidRDefault="00136053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136053" w:rsidRPr="00C06604" w:rsidRDefault="00136053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136053" w:rsidRPr="00371815" w:rsidTr="009D246A">
        <w:trPr>
          <w:trHeight w:val="569"/>
        </w:trPr>
        <w:tc>
          <w:tcPr>
            <w:tcW w:w="4479" w:type="dxa"/>
            <w:vAlign w:val="bottom"/>
          </w:tcPr>
          <w:p w:rsidR="00136053" w:rsidRPr="00AE7ABB" w:rsidRDefault="00136053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b/>
              </w:rPr>
              <w:t>ВСЕГО РАСХОДОВ (без условно утве</w:t>
            </w:r>
            <w:r w:rsidRPr="00AE7ABB">
              <w:rPr>
                <w:rFonts w:ascii="Times New Roman" w:hAnsi="Times New Roman"/>
                <w:b/>
              </w:rPr>
              <w:t>р</w:t>
            </w:r>
            <w:r w:rsidRPr="00AE7ABB">
              <w:rPr>
                <w:rFonts w:ascii="Times New Roman" w:hAnsi="Times New Roman"/>
                <w:b/>
              </w:rPr>
              <w:t>жденных расходов)</w:t>
            </w:r>
          </w:p>
        </w:tc>
        <w:tc>
          <w:tcPr>
            <w:tcW w:w="1631" w:type="dxa"/>
            <w:vAlign w:val="bottom"/>
          </w:tcPr>
          <w:p w:rsidR="00136053" w:rsidRPr="00AE7AB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vAlign w:val="bottom"/>
          </w:tcPr>
          <w:p w:rsidR="00136053" w:rsidRPr="00AE7AB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136053" w:rsidRPr="00AE7AB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36053" w:rsidRPr="00AE7ABB" w:rsidRDefault="0013605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136053" w:rsidRPr="00AE7ABB" w:rsidRDefault="00136053" w:rsidP="0040518F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729023,62</w:t>
            </w:r>
          </w:p>
        </w:tc>
        <w:tc>
          <w:tcPr>
            <w:tcW w:w="1041" w:type="dxa"/>
          </w:tcPr>
          <w:p w:rsidR="00136053" w:rsidRPr="00AE7ABB" w:rsidRDefault="00136053" w:rsidP="0040518F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717201,24</w:t>
            </w:r>
          </w:p>
        </w:tc>
      </w:tr>
    </w:tbl>
    <w:p w:rsidR="00136053" w:rsidRDefault="00136053" w:rsidP="004F243C"/>
    <w:sectPr w:rsidR="00136053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053" w:rsidRDefault="00136053" w:rsidP="00183A23">
      <w:pPr>
        <w:spacing w:after="0" w:line="240" w:lineRule="auto"/>
      </w:pPr>
      <w:r>
        <w:separator/>
      </w:r>
    </w:p>
  </w:endnote>
  <w:endnote w:type="continuationSeparator" w:id="1">
    <w:p w:rsidR="00136053" w:rsidRDefault="0013605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053" w:rsidRDefault="00136053" w:rsidP="00183A23">
      <w:pPr>
        <w:spacing w:after="0" w:line="240" w:lineRule="auto"/>
      </w:pPr>
      <w:r>
        <w:separator/>
      </w:r>
    </w:p>
  </w:footnote>
  <w:footnote w:type="continuationSeparator" w:id="1">
    <w:p w:rsidR="00136053" w:rsidRDefault="0013605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053" w:rsidRDefault="00136053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36053" w:rsidRDefault="001360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00B0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AD41A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8B28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2BC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5A8B7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769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E410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D047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5EE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C5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06677"/>
    <w:rsid w:val="000075A8"/>
    <w:rsid w:val="000077A8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38C3"/>
    <w:rsid w:val="00035DEE"/>
    <w:rsid w:val="00037FD1"/>
    <w:rsid w:val="00042ACA"/>
    <w:rsid w:val="0004413A"/>
    <w:rsid w:val="00045677"/>
    <w:rsid w:val="00047D3F"/>
    <w:rsid w:val="0005201D"/>
    <w:rsid w:val="0005259A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326D"/>
    <w:rsid w:val="000662B0"/>
    <w:rsid w:val="00072F6B"/>
    <w:rsid w:val="0007740E"/>
    <w:rsid w:val="00080FDC"/>
    <w:rsid w:val="000840C8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3C7B"/>
    <w:rsid w:val="000B43EF"/>
    <w:rsid w:val="000B7EC9"/>
    <w:rsid w:val="000C02F4"/>
    <w:rsid w:val="000C342F"/>
    <w:rsid w:val="000C5C9E"/>
    <w:rsid w:val="000C6D08"/>
    <w:rsid w:val="000D53F3"/>
    <w:rsid w:val="000E229E"/>
    <w:rsid w:val="000E4478"/>
    <w:rsid w:val="000E5754"/>
    <w:rsid w:val="000E62A6"/>
    <w:rsid w:val="000E66AE"/>
    <w:rsid w:val="000E6734"/>
    <w:rsid w:val="000E7B5C"/>
    <w:rsid w:val="000F1B3A"/>
    <w:rsid w:val="000F34D9"/>
    <w:rsid w:val="000F5F1E"/>
    <w:rsid w:val="000F67E2"/>
    <w:rsid w:val="0010374E"/>
    <w:rsid w:val="0011208F"/>
    <w:rsid w:val="001121EA"/>
    <w:rsid w:val="0011228B"/>
    <w:rsid w:val="00112864"/>
    <w:rsid w:val="00112E67"/>
    <w:rsid w:val="001132E0"/>
    <w:rsid w:val="00114D3C"/>
    <w:rsid w:val="001157DC"/>
    <w:rsid w:val="00117B27"/>
    <w:rsid w:val="00117D4C"/>
    <w:rsid w:val="001221EC"/>
    <w:rsid w:val="00122244"/>
    <w:rsid w:val="00123E90"/>
    <w:rsid w:val="001246D3"/>
    <w:rsid w:val="00125E1B"/>
    <w:rsid w:val="00127598"/>
    <w:rsid w:val="0013156D"/>
    <w:rsid w:val="00132610"/>
    <w:rsid w:val="001344C7"/>
    <w:rsid w:val="00135370"/>
    <w:rsid w:val="00135ADF"/>
    <w:rsid w:val="00136053"/>
    <w:rsid w:val="001405F4"/>
    <w:rsid w:val="00140A25"/>
    <w:rsid w:val="001436EE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55A33"/>
    <w:rsid w:val="00157959"/>
    <w:rsid w:val="00157A31"/>
    <w:rsid w:val="001600EC"/>
    <w:rsid w:val="00164471"/>
    <w:rsid w:val="00164844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930"/>
    <w:rsid w:val="001A0CD8"/>
    <w:rsid w:val="001A0DB6"/>
    <w:rsid w:val="001A0ED9"/>
    <w:rsid w:val="001A1B17"/>
    <w:rsid w:val="001A1E43"/>
    <w:rsid w:val="001A3801"/>
    <w:rsid w:val="001A3A98"/>
    <w:rsid w:val="001A3B7A"/>
    <w:rsid w:val="001A531C"/>
    <w:rsid w:val="001A5EBA"/>
    <w:rsid w:val="001A7375"/>
    <w:rsid w:val="001B0E74"/>
    <w:rsid w:val="001B1E79"/>
    <w:rsid w:val="001B2858"/>
    <w:rsid w:val="001B328A"/>
    <w:rsid w:val="001B39A6"/>
    <w:rsid w:val="001B50E7"/>
    <w:rsid w:val="001B7355"/>
    <w:rsid w:val="001C28E3"/>
    <w:rsid w:val="001C39FC"/>
    <w:rsid w:val="001C4AAC"/>
    <w:rsid w:val="001C4C82"/>
    <w:rsid w:val="001D3D30"/>
    <w:rsid w:val="001D4411"/>
    <w:rsid w:val="001E0798"/>
    <w:rsid w:val="001E5863"/>
    <w:rsid w:val="001E6EFA"/>
    <w:rsid w:val="001E739D"/>
    <w:rsid w:val="001F1A8D"/>
    <w:rsid w:val="001F3246"/>
    <w:rsid w:val="00201059"/>
    <w:rsid w:val="002026A5"/>
    <w:rsid w:val="0020295F"/>
    <w:rsid w:val="0020335B"/>
    <w:rsid w:val="00204EE0"/>
    <w:rsid w:val="00206E1A"/>
    <w:rsid w:val="00214956"/>
    <w:rsid w:val="00214994"/>
    <w:rsid w:val="002202C1"/>
    <w:rsid w:val="00220C2E"/>
    <w:rsid w:val="00221B57"/>
    <w:rsid w:val="00222498"/>
    <w:rsid w:val="0022330E"/>
    <w:rsid w:val="0022419A"/>
    <w:rsid w:val="0022453D"/>
    <w:rsid w:val="0022582F"/>
    <w:rsid w:val="00225927"/>
    <w:rsid w:val="00226A4E"/>
    <w:rsid w:val="00226FF6"/>
    <w:rsid w:val="00227ACC"/>
    <w:rsid w:val="00230AD7"/>
    <w:rsid w:val="00231384"/>
    <w:rsid w:val="00232747"/>
    <w:rsid w:val="00233748"/>
    <w:rsid w:val="00234310"/>
    <w:rsid w:val="00234585"/>
    <w:rsid w:val="002402D7"/>
    <w:rsid w:val="00245210"/>
    <w:rsid w:val="00250BA1"/>
    <w:rsid w:val="00252170"/>
    <w:rsid w:val="002527A6"/>
    <w:rsid w:val="00252880"/>
    <w:rsid w:val="00253562"/>
    <w:rsid w:val="00253A61"/>
    <w:rsid w:val="002569E0"/>
    <w:rsid w:val="002575D2"/>
    <w:rsid w:val="00260F7C"/>
    <w:rsid w:val="00262222"/>
    <w:rsid w:val="00262D7C"/>
    <w:rsid w:val="00263D28"/>
    <w:rsid w:val="00263ED9"/>
    <w:rsid w:val="00263EFA"/>
    <w:rsid w:val="0026400F"/>
    <w:rsid w:val="0027157E"/>
    <w:rsid w:val="002717E1"/>
    <w:rsid w:val="0027359B"/>
    <w:rsid w:val="002759F6"/>
    <w:rsid w:val="00275BD0"/>
    <w:rsid w:val="002778E0"/>
    <w:rsid w:val="0028102C"/>
    <w:rsid w:val="00281D4B"/>
    <w:rsid w:val="0028200C"/>
    <w:rsid w:val="002820F8"/>
    <w:rsid w:val="00283ABB"/>
    <w:rsid w:val="00285529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6CE"/>
    <w:rsid w:val="002A37AF"/>
    <w:rsid w:val="002A683C"/>
    <w:rsid w:val="002A6F2E"/>
    <w:rsid w:val="002A79A0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1AD6"/>
    <w:rsid w:val="002F3208"/>
    <w:rsid w:val="002F35DA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5B18"/>
    <w:rsid w:val="0032617C"/>
    <w:rsid w:val="00326216"/>
    <w:rsid w:val="0032706E"/>
    <w:rsid w:val="00330B9B"/>
    <w:rsid w:val="00330DAF"/>
    <w:rsid w:val="00331702"/>
    <w:rsid w:val="00332F02"/>
    <w:rsid w:val="00334C3F"/>
    <w:rsid w:val="00340230"/>
    <w:rsid w:val="003406FF"/>
    <w:rsid w:val="00341326"/>
    <w:rsid w:val="00341A22"/>
    <w:rsid w:val="00342FDF"/>
    <w:rsid w:val="00343F57"/>
    <w:rsid w:val="003442A0"/>
    <w:rsid w:val="00347E57"/>
    <w:rsid w:val="00351C45"/>
    <w:rsid w:val="003524A3"/>
    <w:rsid w:val="00354900"/>
    <w:rsid w:val="003556C8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96205"/>
    <w:rsid w:val="003A0D3A"/>
    <w:rsid w:val="003A3B3E"/>
    <w:rsid w:val="003A42A2"/>
    <w:rsid w:val="003A4BBE"/>
    <w:rsid w:val="003A5488"/>
    <w:rsid w:val="003A637A"/>
    <w:rsid w:val="003B0CE7"/>
    <w:rsid w:val="003B2B62"/>
    <w:rsid w:val="003B58C5"/>
    <w:rsid w:val="003B6A44"/>
    <w:rsid w:val="003C0143"/>
    <w:rsid w:val="003C1406"/>
    <w:rsid w:val="003C1A7E"/>
    <w:rsid w:val="003C2670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0F"/>
    <w:rsid w:val="003F6638"/>
    <w:rsid w:val="003F6B70"/>
    <w:rsid w:val="00401082"/>
    <w:rsid w:val="00402707"/>
    <w:rsid w:val="004028D6"/>
    <w:rsid w:val="0040302D"/>
    <w:rsid w:val="0040518F"/>
    <w:rsid w:val="00405568"/>
    <w:rsid w:val="004111F3"/>
    <w:rsid w:val="0041208F"/>
    <w:rsid w:val="0041459A"/>
    <w:rsid w:val="00415DCF"/>
    <w:rsid w:val="004170A9"/>
    <w:rsid w:val="0042006C"/>
    <w:rsid w:val="00420939"/>
    <w:rsid w:val="00420EAE"/>
    <w:rsid w:val="004220BD"/>
    <w:rsid w:val="00422B69"/>
    <w:rsid w:val="00422CAC"/>
    <w:rsid w:val="00423E32"/>
    <w:rsid w:val="00423E84"/>
    <w:rsid w:val="004249FF"/>
    <w:rsid w:val="004272A9"/>
    <w:rsid w:val="00427568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2C0A"/>
    <w:rsid w:val="00445726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1FF7"/>
    <w:rsid w:val="00475C16"/>
    <w:rsid w:val="0048188A"/>
    <w:rsid w:val="004829D3"/>
    <w:rsid w:val="00483EA2"/>
    <w:rsid w:val="00483EB9"/>
    <w:rsid w:val="00484AA0"/>
    <w:rsid w:val="00484ABC"/>
    <w:rsid w:val="00484D87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5100"/>
    <w:rsid w:val="004A5322"/>
    <w:rsid w:val="004A5DB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2BD0"/>
    <w:rsid w:val="004D5C1F"/>
    <w:rsid w:val="004D63BF"/>
    <w:rsid w:val="004D63D0"/>
    <w:rsid w:val="004E0E93"/>
    <w:rsid w:val="004E1865"/>
    <w:rsid w:val="004E2773"/>
    <w:rsid w:val="004E3ED0"/>
    <w:rsid w:val="004E3F9B"/>
    <w:rsid w:val="004E4C18"/>
    <w:rsid w:val="004E5AB1"/>
    <w:rsid w:val="004F0F02"/>
    <w:rsid w:val="004F243C"/>
    <w:rsid w:val="004F5A20"/>
    <w:rsid w:val="00501588"/>
    <w:rsid w:val="00502FD6"/>
    <w:rsid w:val="00503772"/>
    <w:rsid w:val="0050508C"/>
    <w:rsid w:val="00512051"/>
    <w:rsid w:val="00520611"/>
    <w:rsid w:val="00520C13"/>
    <w:rsid w:val="0052231E"/>
    <w:rsid w:val="005231D1"/>
    <w:rsid w:val="00531590"/>
    <w:rsid w:val="00533D76"/>
    <w:rsid w:val="0053480E"/>
    <w:rsid w:val="00536237"/>
    <w:rsid w:val="00536BA9"/>
    <w:rsid w:val="00537FB7"/>
    <w:rsid w:val="00542050"/>
    <w:rsid w:val="00542A1D"/>
    <w:rsid w:val="00544FE7"/>
    <w:rsid w:val="0054589A"/>
    <w:rsid w:val="00545A5D"/>
    <w:rsid w:val="005476F1"/>
    <w:rsid w:val="00547E89"/>
    <w:rsid w:val="00551610"/>
    <w:rsid w:val="005519A5"/>
    <w:rsid w:val="00552325"/>
    <w:rsid w:val="00553E5D"/>
    <w:rsid w:val="00554794"/>
    <w:rsid w:val="00554E1B"/>
    <w:rsid w:val="00556506"/>
    <w:rsid w:val="00556864"/>
    <w:rsid w:val="00557EBD"/>
    <w:rsid w:val="00561DB1"/>
    <w:rsid w:val="00564079"/>
    <w:rsid w:val="00566279"/>
    <w:rsid w:val="005663C1"/>
    <w:rsid w:val="0056715E"/>
    <w:rsid w:val="00570A0D"/>
    <w:rsid w:val="00570B9C"/>
    <w:rsid w:val="005716B9"/>
    <w:rsid w:val="00572B29"/>
    <w:rsid w:val="00572F8A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B6369"/>
    <w:rsid w:val="005C1340"/>
    <w:rsid w:val="005C2F66"/>
    <w:rsid w:val="005C4788"/>
    <w:rsid w:val="005C6124"/>
    <w:rsid w:val="005C6829"/>
    <w:rsid w:val="005C7689"/>
    <w:rsid w:val="005D0271"/>
    <w:rsid w:val="005D0EE0"/>
    <w:rsid w:val="005D1BD6"/>
    <w:rsid w:val="005D2846"/>
    <w:rsid w:val="005D4D1D"/>
    <w:rsid w:val="005D732C"/>
    <w:rsid w:val="005E0D1E"/>
    <w:rsid w:val="005E1A37"/>
    <w:rsid w:val="005E1AEA"/>
    <w:rsid w:val="005E54F3"/>
    <w:rsid w:val="005E59BC"/>
    <w:rsid w:val="005E6986"/>
    <w:rsid w:val="005E6C47"/>
    <w:rsid w:val="005E7B05"/>
    <w:rsid w:val="005F223E"/>
    <w:rsid w:val="005F4C75"/>
    <w:rsid w:val="005F67F8"/>
    <w:rsid w:val="005F6813"/>
    <w:rsid w:val="005F69B4"/>
    <w:rsid w:val="00601627"/>
    <w:rsid w:val="00601F7B"/>
    <w:rsid w:val="0060226D"/>
    <w:rsid w:val="00603EBF"/>
    <w:rsid w:val="00605018"/>
    <w:rsid w:val="006062B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1CB"/>
    <w:rsid w:val="00624BC6"/>
    <w:rsid w:val="00624EE9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45585"/>
    <w:rsid w:val="006508F6"/>
    <w:rsid w:val="00650BE7"/>
    <w:rsid w:val="00651811"/>
    <w:rsid w:val="006567F4"/>
    <w:rsid w:val="00660AB0"/>
    <w:rsid w:val="00661616"/>
    <w:rsid w:val="006620A5"/>
    <w:rsid w:val="00662EB2"/>
    <w:rsid w:val="00663927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6EC0"/>
    <w:rsid w:val="00687FD3"/>
    <w:rsid w:val="006915B2"/>
    <w:rsid w:val="0069218C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4ED"/>
    <w:rsid w:val="006A4670"/>
    <w:rsid w:val="006A46BE"/>
    <w:rsid w:val="006A5C90"/>
    <w:rsid w:val="006A6255"/>
    <w:rsid w:val="006A62BE"/>
    <w:rsid w:val="006B523E"/>
    <w:rsid w:val="006B74C9"/>
    <w:rsid w:val="006C17F9"/>
    <w:rsid w:val="006C2A40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D4134"/>
    <w:rsid w:val="006E0D8A"/>
    <w:rsid w:val="006E2077"/>
    <w:rsid w:val="006E349A"/>
    <w:rsid w:val="006E364C"/>
    <w:rsid w:val="006E522E"/>
    <w:rsid w:val="006F0C32"/>
    <w:rsid w:val="006F15E4"/>
    <w:rsid w:val="006F1C42"/>
    <w:rsid w:val="006F2089"/>
    <w:rsid w:val="006F2104"/>
    <w:rsid w:val="006F22E2"/>
    <w:rsid w:val="006F6A86"/>
    <w:rsid w:val="006F7852"/>
    <w:rsid w:val="006F78B7"/>
    <w:rsid w:val="00700AC7"/>
    <w:rsid w:val="00701A4C"/>
    <w:rsid w:val="00701EC5"/>
    <w:rsid w:val="0070234C"/>
    <w:rsid w:val="00704DB7"/>
    <w:rsid w:val="007068BB"/>
    <w:rsid w:val="00706957"/>
    <w:rsid w:val="00707EA8"/>
    <w:rsid w:val="007102D9"/>
    <w:rsid w:val="00710F7F"/>
    <w:rsid w:val="0071165C"/>
    <w:rsid w:val="00712B85"/>
    <w:rsid w:val="00713589"/>
    <w:rsid w:val="00716062"/>
    <w:rsid w:val="00716CDB"/>
    <w:rsid w:val="0072129B"/>
    <w:rsid w:val="0072233E"/>
    <w:rsid w:val="007225B9"/>
    <w:rsid w:val="00724041"/>
    <w:rsid w:val="00724A49"/>
    <w:rsid w:val="00724CE9"/>
    <w:rsid w:val="00726642"/>
    <w:rsid w:val="00726AE4"/>
    <w:rsid w:val="0073225A"/>
    <w:rsid w:val="007327CB"/>
    <w:rsid w:val="007344C3"/>
    <w:rsid w:val="00735E3E"/>
    <w:rsid w:val="0073665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3BB9"/>
    <w:rsid w:val="00755B4B"/>
    <w:rsid w:val="00762B91"/>
    <w:rsid w:val="00762D22"/>
    <w:rsid w:val="007636E2"/>
    <w:rsid w:val="00763BB1"/>
    <w:rsid w:val="00763D67"/>
    <w:rsid w:val="00765BCA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872"/>
    <w:rsid w:val="007849B3"/>
    <w:rsid w:val="00785EAC"/>
    <w:rsid w:val="007861CD"/>
    <w:rsid w:val="007878CC"/>
    <w:rsid w:val="00795C1B"/>
    <w:rsid w:val="00796435"/>
    <w:rsid w:val="00796B42"/>
    <w:rsid w:val="00797B45"/>
    <w:rsid w:val="007A00A3"/>
    <w:rsid w:val="007A4303"/>
    <w:rsid w:val="007A5C95"/>
    <w:rsid w:val="007A5FAF"/>
    <w:rsid w:val="007A60DE"/>
    <w:rsid w:val="007B12EC"/>
    <w:rsid w:val="007B20A8"/>
    <w:rsid w:val="007B2728"/>
    <w:rsid w:val="007B2A40"/>
    <w:rsid w:val="007B4787"/>
    <w:rsid w:val="007B6313"/>
    <w:rsid w:val="007B63B8"/>
    <w:rsid w:val="007B6535"/>
    <w:rsid w:val="007B767A"/>
    <w:rsid w:val="007B76E0"/>
    <w:rsid w:val="007C12C3"/>
    <w:rsid w:val="007C1838"/>
    <w:rsid w:val="007C38ED"/>
    <w:rsid w:val="007C3ADC"/>
    <w:rsid w:val="007C43D0"/>
    <w:rsid w:val="007C4949"/>
    <w:rsid w:val="007C4C91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5E43"/>
    <w:rsid w:val="007F6601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42B6"/>
    <w:rsid w:val="00826B8C"/>
    <w:rsid w:val="00826CCF"/>
    <w:rsid w:val="008275F4"/>
    <w:rsid w:val="00830479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06A5"/>
    <w:rsid w:val="00862095"/>
    <w:rsid w:val="00862128"/>
    <w:rsid w:val="00862134"/>
    <w:rsid w:val="0086258A"/>
    <w:rsid w:val="00862C03"/>
    <w:rsid w:val="00863C2D"/>
    <w:rsid w:val="00865730"/>
    <w:rsid w:val="0086630B"/>
    <w:rsid w:val="00866908"/>
    <w:rsid w:val="00870847"/>
    <w:rsid w:val="00870BC7"/>
    <w:rsid w:val="00871B47"/>
    <w:rsid w:val="00874923"/>
    <w:rsid w:val="0087546C"/>
    <w:rsid w:val="00876A51"/>
    <w:rsid w:val="00876AEB"/>
    <w:rsid w:val="00876C60"/>
    <w:rsid w:val="00876F96"/>
    <w:rsid w:val="00880346"/>
    <w:rsid w:val="00881737"/>
    <w:rsid w:val="00882EC4"/>
    <w:rsid w:val="00886DD0"/>
    <w:rsid w:val="00887AB5"/>
    <w:rsid w:val="00891B6B"/>
    <w:rsid w:val="00892B04"/>
    <w:rsid w:val="0089409E"/>
    <w:rsid w:val="00895AE5"/>
    <w:rsid w:val="0089789F"/>
    <w:rsid w:val="008A00B0"/>
    <w:rsid w:val="008A18E0"/>
    <w:rsid w:val="008A1F99"/>
    <w:rsid w:val="008A5856"/>
    <w:rsid w:val="008B169F"/>
    <w:rsid w:val="008C0078"/>
    <w:rsid w:val="008C03A5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C7A89"/>
    <w:rsid w:val="008D349B"/>
    <w:rsid w:val="008D3E04"/>
    <w:rsid w:val="008D4A0C"/>
    <w:rsid w:val="008D4E11"/>
    <w:rsid w:val="008D51D1"/>
    <w:rsid w:val="008D7284"/>
    <w:rsid w:val="008E0354"/>
    <w:rsid w:val="008E0641"/>
    <w:rsid w:val="008E3101"/>
    <w:rsid w:val="008E385B"/>
    <w:rsid w:val="008E6C5F"/>
    <w:rsid w:val="008E6FFE"/>
    <w:rsid w:val="008F3AAB"/>
    <w:rsid w:val="008F4354"/>
    <w:rsid w:val="008F5BDD"/>
    <w:rsid w:val="008F5C4F"/>
    <w:rsid w:val="0090007A"/>
    <w:rsid w:val="00900B6B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1813"/>
    <w:rsid w:val="0096456D"/>
    <w:rsid w:val="009647E4"/>
    <w:rsid w:val="00964A3C"/>
    <w:rsid w:val="00964AF4"/>
    <w:rsid w:val="00966DAE"/>
    <w:rsid w:val="009713E5"/>
    <w:rsid w:val="009714E2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38E5"/>
    <w:rsid w:val="00987527"/>
    <w:rsid w:val="00987A0E"/>
    <w:rsid w:val="00990C35"/>
    <w:rsid w:val="00991079"/>
    <w:rsid w:val="00991C44"/>
    <w:rsid w:val="00992913"/>
    <w:rsid w:val="00994B0B"/>
    <w:rsid w:val="00996605"/>
    <w:rsid w:val="00996883"/>
    <w:rsid w:val="009A1505"/>
    <w:rsid w:val="009A38DC"/>
    <w:rsid w:val="009A412E"/>
    <w:rsid w:val="009A5A28"/>
    <w:rsid w:val="009A6814"/>
    <w:rsid w:val="009A6A8D"/>
    <w:rsid w:val="009B0058"/>
    <w:rsid w:val="009B235F"/>
    <w:rsid w:val="009B30A1"/>
    <w:rsid w:val="009B3FD4"/>
    <w:rsid w:val="009B7FED"/>
    <w:rsid w:val="009C1791"/>
    <w:rsid w:val="009C1947"/>
    <w:rsid w:val="009C564F"/>
    <w:rsid w:val="009C67BA"/>
    <w:rsid w:val="009D0715"/>
    <w:rsid w:val="009D0900"/>
    <w:rsid w:val="009D13FF"/>
    <w:rsid w:val="009D246A"/>
    <w:rsid w:val="009D2F16"/>
    <w:rsid w:val="009D3E3B"/>
    <w:rsid w:val="009D3EB4"/>
    <w:rsid w:val="009D45AE"/>
    <w:rsid w:val="009D5A05"/>
    <w:rsid w:val="009D5AE8"/>
    <w:rsid w:val="009D640F"/>
    <w:rsid w:val="009E22CC"/>
    <w:rsid w:val="009E29F5"/>
    <w:rsid w:val="009E2BD8"/>
    <w:rsid w:val="009E45A3"/>
    <w:rsid w:val="009E46A7"/>
    <w:rsid w:val="009E643D"/>
    <w:rsid w:val="009F37E8"/>
    <w:rsid w:val="009F3F3E"/>
    <w:rsid w:val="009F50A1"/>
    <w:rsid w:val="00A00208"/>
    <w:rsid w:val="00A01EF9"/>
    <w:rsid w:val="00A10970"/>
    <w:rsid w:val="00A1329A"/>
    <w:rsid w:val="00A144E8"/>
    <w:rsid w:val="00A16DEB"/>
    <w:rsid w:val="00A20149"/>
    <w:rsid w:val="00A209B4"/>
    <w:rsid w:val="00A20A22"/>
    <w:rsid w:val="00A20EFE"/>
    <w:rsid w:val="00A232FC"/>
    <w:rsid w:val="00A24A90"/>
    <w:rsid w:val="00A268BD"/>
    <w:rsid w:val="00A26FB1"/>
    <w:rsid w:val="00A27076"/>
    <w:rsid w:val="00A275A8"/>
    <w:rsid w:val="00A276A1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60902"/>
    <w:rsid w:val="00A63CDC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5884"/>
    <w:rsid w:val="00A86A8E"/>
    <w:rsid w:val="00A8783D"/>
    <w:rsid w:val="00A87E1E"/>
    <w:rsid w:val="00A90379"/>
    <w:rsid w:val="00A927FB"/>
    <w:rsid w:val="00A932D8"/>
    <w:rsid w:val="00A9517C"/>
    <w:rsid w:val="00AA0DF5"/>
    <w:rsid w:val="00AA21D6"/>
    <w:rsid w:val="00AA243D"/>
    <w:rsid w:val="00AA25B0"/>
    <w:rsid w:val="00AA3306"/>
    <w:rsid w:val="00AA382C"/>
    <w:rsid w:val="00AA38DD"/>
    <w:rsid w:val="00AA4036"/>
    <w:rsid w:val="00AA5281"/>
    <w:rsid w:val="00AA6661"/>
    <w:rsid w:val="00AA710A"/>
    <w:rsid w:val="00AA725F"/>
    <w:rsid w:val="00AB2026"/>
    <w:rsid w:val="00AB29C9"/>
    <w:rsid w:val="00AB33FD"/>
    <w:rsid w:val="00AB3764"/>
    <w:rsid w:val="00AB5410"/>
    <w:rsid w:val="00AB639A"/>
    <w:rsid w:val="00AB6750"/>
    <w:rsid w:val="00AC5E76"/>
    <w:rsid w:val="00AC6FFE"/>
    <w:rsid w:val="00AC7CA7"/>
    <w:rsid w:val="00AD00BE"/>
    <w:rsid w:val="00AD0AD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3505"/>
    <w:rsid w:val="00AE51B9"/>
    <w:rsid w:val="00AE6BF6"/>
    <w:rsid w:val="00AE6C68"/>
    <w:rsid w:val="00AE7ABB"/>
    <w:rsid w:val="00AF1C4E"/>
    <w:rsid w:val="00AF2391"/>
    <w:rsid w:val="00AF516D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419A2"/>
    <w:rsid w:val="00B50AA0"/>
    <w:rsid w:val="00B51BF2"/>
    <w:rsid w:val="00B52537"/>
    <w:rsid w:val="00B5336A"/>
    <w:rsid w:val="00B558E1"/>
    <w:rsid w:val="00B56558"/>
    <w:rsid w:val="00B60560"/>
    <w:rsid w:val="00B619D7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FBF"/>
    <w:rsid w:val="00BF0229"/>
    <w:rsid w:val="00BF0B6D"/>
    <w:rsid w:val="00BF2B94"/>
    <w:rsid w:val="00BF342E"/>
    <w:rsid w:val="00BF3600"/>
    <w:rsid w:val="00BF3ABD"/>
    <w:rsid w:val="00BF3B25"/>
    <w:rsid w:val="00BF3DD1"/>
    <w:rsid w:val="00C06604"/>
    <w:rsid w:val="00C06816"/>
    <w:rsid w:val="00C07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85F"/>
    <w:rsid w:val="00C4021B"/>
    <w:rsid w:val="00C4284E"/>
    <w:rsid w:val="00C43657"/>
    <w:rsid w:val="00C4515F"/>
    <w:rsid w:val="00C556CF"/>
    <w:rsid w:val="00C55846"/>
    <w:rsid w:val="00C55934"/>
    <w:rsid w:val="00C56007"/>
    <w:rsid w:val="00C56A86"/>
    <w:rsid w:val="00C57B15"/>
    <w:rsid w:val="00C60244"/>
    <w:rsid w:val="00C60394"/>
    <w:rsid w:val="00C61EF8"/>
    <w:rsid w:val="00C62613"/>
    <w:rsid w:val="00C6431F"/>
    <w:rsid w:val="00C660BC"/>
    <w:rsid w:val="00C66378"/>
    <w:rsid w:val="00C717FD"/>
    <w:rsid w:val="00C72701"/>
    <w:rsid w:val="00C72CF9"/>
    <w:rsid w:val="00C72D9B"/>
    <w:rsid w:val="00C73B1F"/>
    <w:rsid w:val="00C80077"/>
    <w:rsid w:val="00C82CD9"/>
    <w:rsid w:val="00C82FA4"/>
    <w:rsid w:val="00C83AC2"/>
    <w:rsid w:val="00C83ECA"/>
    <w:rsid w:val="00C84AB8"/>
    <w:rsid w:val="00C84F85"/>
    <w:rsid w:val="00C85C72"/>
    <w:rsid w:val="00C90436"/>
    <w:rsid w:val="00C92317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249"/>
    <w:rsid w:val="00CC2B80"/>
    <w:rsid w:val="00CC3A62"/>
    <w:rsid w:val="00CC51C7"/>
    <w:rsid w:val="00CC526C"/>
    <w:rsid w:val="00CC5E71"/>
    <w:rsid w:val="00CC61C8"/>
    <w:rsid w:val="00CC6815"/>
    <w:rsid w:val="00CD04FB"/>
    <w:rsid w:val="00CD1703"/>
    <w:rsid w:val="00CD1E99"/>
    <w:rsid w:val="00CD25F9"/>
    <w:rsid w:val="00CD44CD"/>
    <w:rsid w:val="00CD46BB"/>
    <w:rsid w:val="00CD4920"/>
    <w:rsid w:val="00CD5DE5"/>
    <w:rsid w:val="00CD6202"/>
    <w:rsid w:val="00CE05B1"/>
    <w:rsid w:val="00CE0DE3"/>
    <w:rsid w:val="00CE0FF2"/>
    <w:rsid w:val="00CE186E"/>
    <w:rsid w:val="00CE1E36"/>
    <w:rsid w:val="00CE2ACB"/>
    <w:rsid w:val="00CE371B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84D"/>
    <w:rsid w:val="00D0775B"/>
    <w:rsid w:val="00D1087B"/>
    <w:rsid w:val="00D122E6"/>
    <w:rsid w:val="00D160DC"/>
    <w:rsid w:val="00D175F9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52B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2A07"/>
    <w:rsid w:val="00D5327C"/>
    <w:rsid w:val="00D55A2F"/>
    <w:rsid w:val="00D56AE0"/>
    <w:rsid w:val="00D5754F"/>
    <w:rsid w:val="00D614D1"/>
    <w:rsid w:val="00D61581"/>
    <w:rsid w:val="00D63107"/>
    <w:rsid w:val="00D633DB"/>
    <w:rsid w:val="00D63C14"/>
    <w:rsid w:val="00D63E55"/>
    <w:rsid w:val="00D65438"/>
    <w:rsid w:val="00D671A9"/>
    <w:rsid w:val="00D70646"/>
    <w:rsid w:val="00D70784"/>
    <w:rsid w:val="00D70BE4"/>
    <w:rsid w:val="00D70D5E"/>
    <w:rsid w:val="00D72748"/>
    <w:rsid w:val="00D75F8F"/>
    <w:rsid w:val="00D76776"/>
    <w:rsid w:val="00D80050"/>
    <w:rsid w:val="00D83496"/>
    <w:rsid w:val="00D84735"/>
    <w:rsid w:val="00D865ED"/>
    <w:rsid w:val="00D87718"/>
    <w:rsid w:val="00D92FDF"/>
    <w:rsid w:val="00D97C22"/>
    <w:rsid w:val="00DA1A6B"/>
    <w:rsid w:val="00DA3F84"/>
    <w:rsid w:val="00DA4319"/>
    <w:rsid w:val="00DA5322"/>
    <w:rsid w:val="00DA7829"/>
    <w:rsid w:val="00DB0A70"/>
    <w:rsid w:val="00DB1008"/>
    <w:rsid w:val="00DB443D"/>
    <w:rsid w:val="00DC257A"/>
    <w:rsid w:val="00DC2DB3"/>
    <w:rsid w:val="00DC32CC"/>
    <w:rsid w:val="00DC54B5"/>
    <w:rsid w:val="00DC733D"/>
    <w:rsid w:val="00DC7427"/>
    <w:rsid w:val="00DC774C"/>
    <w:rsid w:val="00DD023D"/>
    <w:rsid w:val="00DD2B21"/>
    <w:rsid w:val="00DD2FAC"/>
    <w:rsid w:val="00DD32AC"/>
    <w:rsid w:val="00DD3D4A"/>
    <w:rsid w:val="00DD4A31"/>
    <w:rsid w:val="00DD6AC5"/>
    <w:rsid w:val="00DD75EB"/>
    <w:rsid w:val="00DE219B"/>
    <w:rsid w:val="00DE3438"/>
    <w:rsid w:val="00DE3AFD"/>
    <w:rsid w:val="00DE3C5C"/>
    <w:rsid w:val="00DE500A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EC3"/>
    <w:rsid w:val="00E16031"/>
    <w:rsid w:val="00E16135"/>
    <w:rsid w:val="00E1660F"/>
    <w:rsid w:val="00E16F54"/>
    <w:rsid w:val="00E17CA8"/>
    <w:rsid w:val="00E204E1"/>
    <w:rsid w:val="00E212CE"/>
    <w:rsid w:val="00E21F67"/>
    <w:rsid w:val="00E2462E"/>
    <w:rsid w:val="00E24B70"/>
    <w:rsid w:val="00E252BF"/>
    <w:rsid w:val="00E26BFC"/>
    <w:rsid w:val="00E27218"/>
    <w:rsid w:val="00E27A84"/>
    <w:rsid w:val="00E30AA3"/>
    <w:rsid w:val="00E31D91"/>
    <w:rsid w:val="00E33050"/>
    <w:rsid w:val="00E34EE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68B"/>
    <w:rsid w:val="00E54CC9"/>
    <w:rsid w:val="00E55880"/>
    <w:rsid w:val="00E602AC"/>
    <w:rsid w:val="00E61588"/>
    <w:rsid w:val="00E62FE2"/>
    <w:rsid w:val="00E65333"/>
    <w:rsid w:val="00E70D41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950C5"/>
    <w:rsid w:val="00E96F4B"/>
    <w:rsid w:val="00EA1A05"/>
    <w:rsid w:val="00EA44A9"/>
    <w:rsid w:val="00EA567E"/>
    <w:rsid w:val="00EA6B16"/>
    <w:rsid w:val="00EA72F6"/>
    <w:rsid w:val="00EA750E"/>
    <w:rsid w:val="00EA7D72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3D2A"/>
    <w:rsid w:val="00ED5B70"/>
    <w:rsid w:val="00ED6141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7529"/>
    <w:rsid w:val="00F07CE0"/>
    <w:rsid w:val="00F1529A"/>
    <w:rsid w:val="00F15470"/>
    <w:rsid w:val="00F16A10"/>
    <w:rsid w:val="00F1733A"/>
    <w:rsid w:val="00F20C41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57266"/>
    <w:rsid w:val="00F608CC"/>
    <w:rsid w:val="00F608D8"/>
    <w:rsid w:val="00F61482"/>
    <w:rsid w:val="00F61C48"/>
    <w:rsid w:val="00F63982"/>
    <w:rsid w:val="00F65DC7"/>
    <w:rsid w:val="00F66D8C"/>
    <w:rsid w:val="00F741CF"/>
    <w:rsid w:val="00F758F4"/>
    <w:rsid w:val="00F768EB"/>
    <w:rsid w:val="00F81ABA"/>
    <w:rsid w:val="00F81F9F"/>
    <w:rsid w:val="00F82250"/>
    <w:rsid w:val="00F82DED"/>
    <w:rsid w:val="00F851F4"/>
    <w:rsid w:val="00F874D7"/>
    <w:rsid w:val="00F87F18"/>
    <w:rsid w:val="00F90459"/>
    <w:rsid w:val="00F963E8"/>
    <w:rsid w:val="00FA0459"/>
    <w:rsid w:val="00FA099A"/>
    <w:rsid w:val="00FA0F53"/>
    <w:rsid w:val="00FA4750"/>
    <w:rsid w:val="00FA4D95"/>
    <w:rsid w:val="00FA520B"/>
    <w:rsid w:val="00FA7982"/>
    <w:rsid w:val="00FB16DD"/>
    <w:rsid w:val="00FB234D"/>
    <w:rsid w:val="00FB31B7"/>
    <w:rsid w:val="00FB44C0"/>
    <w:rsid w:val="00FB4C41"/>
    <w:rsid w:val="00FB50E2"/>
    <w:rsid w:val="00FB7620"/>
    <w:rsid w:val="00FB7FDE"/>
    <w:rsid w:val="00FC048B"/>
    <w:rsid w:val="00FC1439"/>
    <w:rsid w:val="00FC48A3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53E2"/>
    <w:rsid w:val="00FE543B"/>
    <w:rsid w:val="00FE5A46"/>
    <w:rsid w:val="00FE5D2E"/>
    <w:rsid w:val="00FE5DE8"/>
    <w:rsid w:val="00FE672D"/>
    <w:rsid w:val="00FE7C22"/>
    <w:rsid w:val="00FF02E6"/>
    <w:rsid w:val="00FF1849"/>
    <w:rsid w:val="00FF2EC1"/>
    <w:rsid w:val="00FF437A"/>
    <w:rsid w:val="00FF49F5"/>
    <w:rsid w:val="00FF5719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23</Pages>
  <Words>5866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4</cp:revision>
  <cp:lastPrinted>2018-01-15T07:22:00Z</cp:lastPrinted>
  <dcterms:created xsi:type="dcterms:W3CDTF">2020-01-23T10:08:00Z</dcterms:created>
  <dcterms:modified xsi:type="dcterms:W3CDTF">2020-01-23T10:32:00Z</dcterms:modified>
</cp:coreProperties>
</file>